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DB" w:rsidRPr="004C771B" w:rsidRDefault="00DF04DB" w:rsidP="00E71FA3">
      <w:pPr>
        <w:spacing w:after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4C771B">
        <w:rPr>
          <w:rFonts w:ascii="Times New Roman" w:hAnsi="Times New Roman"/>
          <w:bCs/>
          <w:iCs/>
          <w:sz w:val="28"/>
          <w:szCs w:val="28"/>
        </w:rPr>
        <w:t>Факултети механикаю математика</w:t>
      </w:r>
    </w:p>
    <w:p w:rsidR="00DF04DB" w:rsidRPr="004C771B" w:rsidRDefault="00DF04DB" w:rsidP="00E71FA3">
      <w:pPr>
        <w:spacing w:after="0"/>
        <w:jc w:val="center"/>
        <w:rPr>
          <w:rFonts w:ascii="Times New Roman" w:hAnsi="Times New Roman"/>
          <w:bCs/>
          <w:i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iCs/>
          <w:sz w:val="28"/>
          <w:szCs w:val="28"/>
        </w:rPr>
        <w:t>Кафедраи технология</w:t>
      </w:r>
      <w:r w:rsidRPr="004C771B">
        <w:rPr>
          <w:rFonts w:ascii="Times New Roman" w:hAnsi="Times New Roman"/>
          <w:bCs/>
          <w:iCs/>
          <w:sz w:val="28"/>
          <w:szCs w:val="28"/>
          <w:lang w:val="tg-Cyrl-TJ"/>
        </w:rPr>
        <w:t>ҳои иттилоотӣ ва иртиботӣ</w:t>
      </w:r>
    </w:p>
    <w:p w:rsidR="00DF04DB" w:rsidRPr="004C771B" w:rsidRDefault="00DF04DB" w:rsidP="00E71FA3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tg-Cyrl-TJ"/>
        </w:rPr>
      </w:pPr>
      <w:r w:rsidRPr="004C771B">
        <w:rPr>
          <w:rFonts w:ascii="Times New Roman" w:hAnsi="Times New Roman"/>
          <w:b/>
          <w:iCs/>
          <w:sz w:val="28"/>
          <w:szCs w:val="28"/>
          <w:lang w:val="tg-Cyrl-TJ"/>
        </w:rPr>
        <w:t>Саволномаи тестӣ барои донишҷӯёни курси 2-юми ихтисиоси забоншиносии компютерӣ аз фанни КИД(забонҳои барномасозӣ -С++)</w:t>
      </w:r>
    </w:p>
    <w:p w:rsidR="00DF04DB" w:rsidRPr="004C771B" w:rsidRDefault="00DF04DB" w:rsidP="00E71FA3">
      <w:pPr>
        <w:spacing w:after="0"/>
        <w:jc w:val="center"/>
        <w:rPr>
          <w:rFonts w:ascii="Times New Roman" w:hAnsi="Times New Roman"/>
          <w:b/>
          <w:iCs/>
          <w:sz w:val="28"/>
          <w:szCs w:val="28"/>
          <w:lang w:val="tg-Cyrl-TJ"/>
        </w:rPr>
      </w:pPr>
      <w:r w:rsidRPr="004C771B">
        <w:rPr>
          <w:rFonts w:ascii="Times New Roman" w:hAnsi="Times New Roman"/>
          <w:b/>
          <w:iCs/>
          <w:sz w:val="28"/>
          <w:szCs w:val="28"/>
          <w:lang w:val="tg-Cyrl-TJ"/>
        </w:rPr>
        <w:t>Омӯзгор: Шарифзода З.И.</w:t>
      </w:r>
    </w:p>
    <w:p w:rsidR="00DF04DB" w:rsidRPr="004C771B" w:rsidRDefault="00DF04DB" w:rsidP="00E71FA3">
      <w:pPr>
        <w:spacing w:after="0"/>
        <w:jc w:val="center"/>
        <w:rPr>
          <w:rFonts w:ascii="Times New Roman" w:hAnsi="Times New Roman"/>
          <w:bCs/>
          <w:iCs/>
          <w:sz w:val="28"/>
          <w:szCs w:val="28"/>
          <w:lang w:val="tg-Cyrl-TJ"/>
        </w:rPr>
      </w:pP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@1. Кадоме аз типҳои додашуда дар C++ типи адади бутунро ифода мекунад?</w:t>
      </w:r>
    </w:p>
    <w:p w:rsidR="00DF04DB" w:rsidRPr="004C771B" w:rsidRDefault="00DF04DB" w:rsidP="004C771B">
      <w:pPr>
        <w:tabs>
          <w:tab w:val="left" w:pos="708"/>
          <w:tab w:val="left" w:pos="1416"/>
          <w:tab w:val="left" w:pos="3705"/>
        </w:tabs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ab/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ab/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ab/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ab/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double</w:t>
      </w:r>
      <w:r w:rsidRPr="004C771B">
        <w:rPr>
          <w:rFonts w:ascii="Times New Roman" w:hAnsi="Times New Roman"/>
          <w:bCs/>
          <w:sz w:val="28"/>
          <w:szCs w:val="28"/>
        </w:rPr>
        <w:t>;</w:t>
      </w:r>
      <w:r w:rsidRPr="004C771B">
        <w:rPr>
          <w:rFonts w:ascii="Times New Roman" w:hAnsi="Times New Roman"/>
          <w:bCs/>
          <w:sz w:val="28"/>
          <w:szCs w:val="28"/>
        </w:rPr>
        <w:tab/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real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@2.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Кимати тағирёбанда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b=250;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b=b*2;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cout&lt;&lt;b;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) ягончӣ нишон намедиҳад;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) 500;</w:t>
      </w:r>
      <w:r w:rsidRPr="004C771B">
        <w:rPr>
          <w:rFonts w:ascii="Times New Roman" w:hAnsi="Times New Roman"/>
          <w:bCs/>
          <w:sz w:val="28"/>
          <w:szCs w:val="28"/>
        </w:rPr>
        <w:tab/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) 244;</w:t>
      </w:r>
      <w:r w:rsidRPr="004C771B">
        <w:rPr>
          <w:rFonts w:ascii="Times New Roman" w:hAnsi="Times New Roman"/>
          <w:bCs/>
          <w:sz w:val="28"/>
          <w:szCs w:val="28"/>
        </w:rPr>
        <w:tab/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250;   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)255;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@3.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операторҳои зерин оператори шартӣ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if (a&gt;0) i++;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if a&gt;0 then i++;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if (a&gt;0) else i++;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switch (a&gt;0) 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@4.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Шакли дурусти навишти оператори давриро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for( i = 1; i &lt;= n;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 i=1 to n do step 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repeat until i&lt;=n;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for(i++; i=1;i&lt;n);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@5.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Тарзи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дурусти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навишти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функсияи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y=|a+b| – </w:t>
      </w:r>
      <w:r w:rsidRPr="004C771B">
        <w:rPr>
          <w:rFonts w:ascii="Times New Roman" w:hAnsi="Times New Roman"/>
          <w:bCs/>
          <w:sz w:val="28"/>
          <w:szCs w:val="28"/>
        </w:rPr>
        <w:t>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диҳед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$A) y=abs(x-sqrt(x*x) +sqrt(x*x+sin(x);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$B) y:=abs(x-Exp((2/3) *Ln(x) + Exp((1/3) *Ln(x*x+sin(x);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y=abs(a+b);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$D) y:= Math.abs(x-Math.Exp((2/3) *Mat.Ln(x))) + Math.Exp((1/3) *Math.Ln(x*x+Math.sin(x)));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y=Math.abs(x-exp((2/3) *Mat.Ln(x) + exp((1/3) *Math.Ln(x*x+Math.sin(x)));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@6.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Тарзи дурусти навишти функсияи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4C771B">
        <w:rPr>
          <w:rFonts w:ascii="Times New Roman" w:hAnsi="Times New Roman"/>
          <w:bCs/>
          <w:sz w:val="28"/>
          <w:szCs w:val="28"/>
        </w:rPr>
        <w:t>=</w:t>
      </w:r>
      <w:r w:rsidRPr="00F700BA">
        <w:rPr>
          <w:rFonts w:ascii="Times New Roman" w:hAnsi="Times New Roman"/>
          <w:bCs/>
          <w:sz w:val="28"/>
          <w:szCs w:val="28"/>
        </w:rPr>
        <w:fldChar w:fldCharType="begin"/>
      </w:r>
      <w:r w:rsidRPr="00F700BA">
        <w:rPr>
          <w:rFonts w:ascii="Times New Roman" w:hAnsi="Times New Roman"/>
          <w:bCs/>
          <w:sz w:val="28"/>
          <w:szCs w:val="28"/>
        </w:rPr>
        <w:instrText xml:space="preserve"> QUOTE </w:instrText>
      </w:r>
      <w:r w:rsidRPr="00F700B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7FDD&quot;/&gt;&lt;wsp:rsid wsp:val=&quot;0000022A&quot;/&gt;&lt;wsp:rsid wsp:val=&quot;000276B7&quot;/&gt;&lt;wsp:rsid wsp:val=&quot;00072CA4&quot;/&gt;&lt;wsp:rsid wsp:val=&quot;00180527&quot;/&gt;&lt;wsp:rsid wsp:val=&quot;001A3765&quot;/&gt;&lt;wsp:rsid wsp:val=&quot;001D13FE&quot;/&gt;&lt;wsp:rsid wsp:val=&quot;0021077D&quot;/&gt;&lt;wsp:rsid wsp:val=&quot;002A19CC&quot;/&gt;&lt;wsp:rsid wsp:val=&quot;002B7BFE&quot;/&gt;&lt;wsp:rsid wsp:val=&quot;0030159D&quot;/&gt;&lt;wsp:rsid wsp:val=&quot;0032775C&quot;/&gt;&lt;wsp:rsid wsp:val=&quot;003D5EF3&quot;/&gt;&lt;wsp:rsid wsp:val=&quot;003F4D81&quot;/&gt;&lt;wsp:rsid wsp:val=&quot;00405EF0&quot;/&gt;&lt;wsp:rsid wsp:val=&quot;00411A9E&quot;/&gt;&lt;wsp:rsid wsp:val=&quot;00496182&quot;/&gt;&lt;wsp:rsid wsp:val=&quot;004C771B&quot;/&gt;&lt;wsp:rsid wsp:val=&quot;00504786&quot;/&gt;&lt;wsp:rsid wsp:val=&quot;005243DE&quot;/&gt;&lt;wsp:rsid wsp:val=&quot;00534D52&quot;/&gt;&lt;wsp:rsid wsp:val=&quot;005405C6&quot;/&gt;&lt;wsp:rsid wsp:val=&quot;005B1B34&quot;/&gt;&lt;wsp:rsid wsp:val=&quot;00650B3B&quot;/&gt;&lt;wsp:rsid wsp:val=&quot;006565AC&quot;/&gt;&lt;wsp:rsid wsp:val=&quot;006B63CF&quot;/&gt;&lt;wsp:rsid wsp:val=&quot;006C1ED0&quot;/&gt;&lt;wsp:rsid wsp:val=&quot;006C75F3&quot;/&gt;&lt;wsp:rsid wsp:val=&quot;006D689F&quot;/&gt;&lt;wsp:rsid wsp:val=&quot;00737ABB&quot;/&gt;&lt;wsp:rsid wsp:val=&quot;0074165E&quot;/&gt;&lt;wsp:rsid wsp:val=&quot;00757E42&quot;/&gt;&lt;wsp:rsid wsp:val=&quot;00853D3E&quot;/&gt;&lt;wsp:rsid wsp:val=&quot;00860156&quot;/&gt;&lt;wsp:rsid wsp:val=&quot;00936C11&quot;/&gt;&lt;wsp:rsid wsp:val=&quot;009A03DA&quot;/&gt;&lt;wsp:rsid wsp:val=&quot;009B1729&quot;/&gt;&lt;wsp:rsid wsp:val=&quot;00AC08A9&quot;/&gt;&lt;wsp:rsid wsp:val=&quot;00AE0375&quot;/&gt;&lt;wsp:rsid wsp:val=&quot;00B17FDD&quot;/&gt;&lt;wsp:rsid wsp:val=&quot;00B35A72&quot;/&gt;&lt;wsp:rsid wsp:val=&quot;00B972ED&quot;/&gt;&lt;wsp:rsid wsp:val=&quot;00BE5C1C&quot;/&gt;&lt;wsp:rsid wsp:val=&quot;00C2103D&quot;/&gt;&lt;wsp:rsid wsp:val=&quot;00C26523&quot;/&gt;&lt;wsp:rsid wsp:val=&quot;00CB485E&quot;/&gt;&lt;wsp:rsid wsp:val=&quot;00CE73CD&quot;/&gt;&lt;wsp:rsid wsp:val=&quot;00D00AE2&quot;/&gt;&lt;wsp:rsid wsp:val=&quot;00D963E5&quot;/&gt;&lt;wsp:rsid wsp:val=&quot;00E07BD9&quot;/&gt;&lt;wsp:rsid wsp:val=&quot;00E33B2A&quot;/&gt;&lt;wsp:rsid wsp:val=&quot;00E71FA3&quot;/&gt;&lt;wsp:rsid wsp:val=&quot;00E82B45&quot;/&gt;&lt;wsp:rsid wsp:val=&quot;00EA5896&quot;/&gt;&lt;wsp:rsid wsp:val=&quot;00ED47A8&quot;/&gt;&lt;wsp:rsid wsp:val=&quot;00EE6D1B&quot;/&gt;&lt;wsp:rsid wsp:val=&quot;00F31BE2&quot;/&gt;&lt;wsp:rsid wsp:val=&quot;00F45268&quot;/&gt;&lt;wsp:rsid wsp:val=&quot;00FA69D8&quot;/&gt;&lt;/wsp:rsids&gt;&lt;/w:docPr&gt;&lt;w:body&gt;&lt;w:p wsp:rsidR=&quot;00000000&quot; wsp:rsidRDefault=&quot;005B1B34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b-cs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F700BA">
        <w:rPr>
          <w:rFonts w:ascii="Times New Roman" w:hAnsi="Times New Roman"/>
          <w:bCs/>
          <w:sz w:val="28"/>
          <w:szCs w:val="28"/>
        </w:rPr>
        <w:instrText xml:space="preserve"> </w:instrText>
      </w:r>
      <w:r w:rsidRPr="00F700BA">
        <w:rPr>
          <w:rFonts w:ascii="Times New Roman" w:hAnsi="Times New Roman"/>
          <w:bCs/>
          <w:sz w:val="28"/>
          <w:szCs w:val="28"/>
        </w:rPr>
        <w:fldChar w:fldCharType="separate"/>
      </w:r>
      <w:r w:rsidRPr="00F700BA">
        <w:pict>
          <v:shape id="_x0000_i1026" type="#_x0000_t75" style="width:34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7FDD&quot;/&gt;&lt;wsp:rsid wsp:val=&quot;0000022A&quot;/&gt;&lt;wsp:rsid wsp:val=&quot;000276B7&quot;/&gt;&lt;wsp:rsid wsp:val=&quot;00072CA4&quot;/&gt;&lt;wsp:rsid wsp:val=&quot;00180527&quot;/&gt;&lt;wsp:rsid wsp:val=&quot;001A3765&quot;/&gt;&lt;wsp:rsid wsp:val=&quot;001D13FE&quot;/&gt;&lt;wsp:rsid wsp:val=&quot;0021077D&quot;/&gt;&lt;wsp:rsid wsp:val=&quot;002A19CC&quot;/&gt;&lt;wsp:rsid wsp:val=&quot;002B7BFE&quot;/&gt;&lt;wsp:rsid wsp:val=&quot;0030159D&quot;/&gt;&lt;wsp:rsid wsp:val=&quot;0032775C&quot;/&gt;&lt;wsp:rsid wsp:val=&quot;003D5EF3&quot;/&gt;&lt;wsp:rsid wsp:val=&quot;003F4D81&quot;/&gt;&lt;wsp:rsid wsp:val=&quot;00405EF0&quot;/&gt;&lt;wsp:rsid wsp:val=&quot;00411A9E&quot;/&gt;&lt;wsp:rsid wsp:val=&quot;00496182&quot;/&gt;&lt;wsp:rsid wsp:val=&quot;004C771B&quot;/&gt;&lt;wsp:rsid wsp:val=&quot;00504786&quot;/&gt;&lt;wsp:rsid wsp:val=&quot;005243DE&quot;/&gt;&lt;wsp:rsid wsp:val=&quot;00534D52&quot;/&gt;&lt;wsp:rsid wsp:val=&quot;005405C6&quot;/&gt;&lt;wsp:rsid wsp:val=&quot;005B1B34&quot;/&gt;&lt;wsp:rsid wsp:val=&quot;00650B3B&quot;/&gt;&lt;wsp:rsid wsp:val=&quot;006565AC&quot;/&gt;&lt;wsp:rsid wsp:val=&quot;006B63CF&quot;/&gt;&lt;wsp:rsid wsp:val=&quot;006C1ED0&quot;/&gt;&lt;wsp:rsid wsp:val=&quot;006C75F3&quot;/&gt;&lt;wsp:rsid wsp:val=&quot;006D689F&quot;/&gt;&lt;wsp:rsid wsp:val=&quot;00737ABB&quot;/&gt;&lt;wsp:rsid wsp:val=&quot;0074165E&quot;/&gt;&lt;wsp:rsid wsp:val=&quot;00757E42&quot;/&gt;&lt;wsp:rsid wsp:val=&quot;00853D3E&quot;/&gt;&lt;wsp:rsid wsp:val=&quot;00860156&quot;/&gt;&lt;wsp:rsid wsp:val=&quot;00936C11&quot;/&gt;&lt;wsp:rsid wsp:val=&quot;009A03DA&quot;/&gt;&lt;wsp:rsid wsp:val=&quot;009B1729&quot;/&gt;&lt;wsp:rsid wsp:val=&quot;00AC08A9&quot;/&gt;&lt;wsp:rsid wsp:val=&quot;00AE0375&quot;/&gt;&lt;wsp:rsid wsp:val=&quot;00B17FDD&quot;/&gt;&lt;wsp:rsid wsp:val=&quot;00B35A72&quot;/&gt;&lt;wsp:rsid wsp:val=&quot;00B972ED&quot;/&gt;&lt;wsp:rsid wsp:val=&quot;00BE5C1C&quot;/&gt;&lt;wsp:rsid wsp:val=&quot;00C2103D&quot;/&gt;&lt;wsp:rsid wsp:val=&quot;00C26523&quot;/&gt;&lt;wsp:rsid wsp:val=&quot;00CB485E&quot;/&gt;&lt;wsp:rsid wsp:val=&quot;00CE73CD&quot;/&gt;&lt;wsp:rsid wsp:val=&quot;00D00AE2&quot;/&gt;&lt;wsp:rsid wsp:val=&quot;00D963E5&quot;/&gt;&lt;wsp:rsid wsp:val=&quot;00E07BD9&quot;/&gt;&lt;wsp:rsid wsp:val=&quot;00E33B2A&quot;/&gt;&lt;wsp:rsid wsp:val=&quot;00E71FA3&quot;/&gt;&lt;wsp:rsid wsp:val=&quot;00E82B45&quot;/&gt;&lt;wsp:rsid wsp:val=&quot;00EA5896&quot;/&gt;&lt;wsp:rsid wsp:val=&quot;00ED47A8&quot;/&gt;&lt;wsp:rsid wsp:val=&quot;00EE6D1B&quot;/&gt;&lt;wsp:rsid wsp:val=&quot;00F31BE2&quot;/&gt;&lt;wsp:rsid wsp:val=&quot;00F45268&quot;/&gt;&lt;wsp:rsid wsp:val=&quot;00FA69D8&quot;/&gt;&lt;/wsp:rsids&gt;&lt;/w:docPr&gt;&lt;w:body&gt;&lt;w:p wsp:rsidR=&quot;00000000&quot; wsp:rsidRDefault=&quot;005B1B34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b-cs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F700BA">
        <w:rPr>
          <w:rFonts w:ascii="Times New Roman" w:hAnsi="Times New Roman"/>
          <w:bCs/>
          <w:sz w:val="28"/>
          <w:szCs w:val="28"/>
        </w:rPr>
        <w:fldChar w:fldCharType="end"/>
      </w:r>
      <w:r w:rsidRPr="004C771B">
        <w:rPr>
          <w:rFonts w:ascii="Times New Roman" w:hAnsi="Times New Roman"/>
          <w:bCs/>
          <w:sz w:val="28"/>
          <w:szCs w:val="28"/>
        </w:rPr>
        <w:t>– ро дар С++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y=abs(x-1) +x+1/x*x*x+2;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y=Math.abs(x-1) +(x+1/x*x*x+2);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$C)y=abs(x-1);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y=abs(x-1) +(x+1) /(Exp(3*Ln(x)) +2);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y:=Math.abs(x-1) +(x+1) /(Math.Exp(3*Math.Ln(x)) +2;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@7.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Барои аз даври беохир баромадан кадом конструксия истифода бурда мешавад?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switch;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breake;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retun;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continue;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break;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@8.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n; bool 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cin&gt;&gt;n;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ҷуфт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месанҷад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b=( n % 2==0) 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b=( n % 2=0);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b=( n % 10==0);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b=( n Mod 2==0);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b=( n Mod 2=0);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@9.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n; bool 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cin&gt;&gt;n;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тоқ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месанҷад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b=( n % 2==1) 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b=( n %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b=( n % 10==1);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b=( n Mod 2==0);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 xml:space="preserve">=(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Mod</w:t>
      </w:r>
      <w:r w:rsidRPr="004C771B">
        <w:rPr>
          <w:rFonts w:ascii="Times New Roman" w:hAnsi="Times New Roman"/>
          <w:bCs/>
          <w:sz w:val="28"/>
          <w:szCs w:val="28"/>
        </w:rPr>
        <w:t xml:space="preserve">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Навишти дурусти оператори интихобро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switch(n) {case 1: i++;break; case 2: i=2;break;};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case n of {1:i++; 2: i=2;};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switch(n) { 1; i++;break; 2: i=2;break;};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switch(n) {case 1: i++; case 2: i=2;};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switch(n) {case 1 i++break case 2 i=2break};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Тарзи дурусти эълони тағйирёбандаро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var a:integer;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a:int;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integer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int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Dim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@12.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Тарзи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дурусти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эълони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тағйирёбандаро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диҳед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var a:real;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a:long;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integer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float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double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Операторе, ки бақия аз тақсимро медиҳад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%;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/;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div;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Mod;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 *;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Усули дохилкунӣ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ReadLine;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cin&gt;&gt;;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ReadLn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WriteLine</w:t>
      </w:r>
      <w:r w:rsidRPr="004C771B">
        <w:rPr>
          <w:rFonts w:ascii="Times New Roman" w:hAnsi="Times New Roman"/>
          <w:bCs/>
          <w:sz w:val="28"/>
          <w:szCs w:val="28"/>
        </w:rPr>
        <w:t>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Оператори</w:t>
      </w:r>
      <w:r w:rsidRPr="004C771B">
        <w:rPr>
          <w:rFonts w:ascii="Times New Roman" w:hAnsi="Times New Roman"/>
          <w:bCs/>
          <w:sz w:val="28"/>
          <w:szCs w:val="28"/>
        </w:rPr>
        <w:t xml:space="preserve"> дохилкунӣ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ReadLine;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cin;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ReadLn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WriteLine</w:t>
      </w:r>
      <w:r w:rsidRPr="004C771B">
        <w:rPr>
          <w:rFonts w:ascii="Times New Roman" w:hAnsi="Times New Roman"/>
          <w:bCs/>
          <w:sz w:val="28"/>
          <w:szCs w:val="28"/>
        </w:rPr>
        <w:t>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операторҳо оператори баробарӣ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==;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&lt;&gt;;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!&gt;;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!=;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операторҳо оператори бахшиш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==;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&lt;&gt;;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:=;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!=;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усулҳои зерин дар экран сатри холӣ мегузорад?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Write();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ReadLine();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cout&lt;&lt;endl;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WriteLine;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@19.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операторҳои додашуда оператори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case n of;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foreach ( I; in; 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for( int i=1; i&lt;n;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операторҳои додашуда оператори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case n of;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$C) do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while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for( int i=1 i&lt;n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Усули хориҷкунӣ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ReadLine;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ReadLine();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cout&lt;&lt;;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WriteLine;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@22.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=++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@23.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=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@24.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=++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операторҳо оператори нобаробарӣ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==;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&lt;&gt;;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!&gt;;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!=;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Усули хориҷкунӣ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Console.Read;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WriteLine;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Console.ReadLine();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Console.Write;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cout</w:t>
      </w:r>
      <w:r w:rsidRPr="004C771B">
        <w:rPr>
          <w:rFonts w:ascii="Times New Roman" w:hAnsi="Times New Roman"/>
          <w:bCs/>
          <w:sz w:val="28"/>
          <w:szCs w:val="28"/>
        </w:rPr>
        <w:t>&lt;&lt;;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Оператори</w:t>
      </w:r>
      <w:r w:rsidRPr="004C771B">
        <w:rPr>
          <w:rFonts w:ascii="Times New Roman" w:hAnsi="Times New Roman"/>
          <w:bCs/>
          <w:sz w:val="28"/>
          <w:szCs w:val="28"/>
        </w:rPr>
        <w:t xml:space="preserve"> хориҷкунӣ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Read;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ReadLine;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ReadLine();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cout;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WriteLine;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@28.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аломатҳои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зерин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ҷамъи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мантиқиро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мекунад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&amp;&amp;;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and;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or;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@29.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аломатҳои зерин зарби мантиқиро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ифода мекунад?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||;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and;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or;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Барои пайваст намудани китобхона дар барнома кадом калимаи калидӣ истифода мешавад?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class;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uses;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#include;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namespace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connect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 сол забони барномасозии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 xml:space="preserve"> сохта шуд?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1965;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1996;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1970;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1980;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1985;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Забони барномасозии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 xml:space="preserve"> аз тарафи кадом олим сохта шуд?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Ден Брикли;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Никлаус Вирт;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Дэнис Ритчи;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Паскал;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Лейбнитс;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Забони барномасозии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аз тарафи кадом олим сохта шуд?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Бьярни Страуструпом;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Никлаус Вирт;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Дэнис Ритчи;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Паскал;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Лейбнитс;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 сол забони барномасозии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сохта шуд?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1965;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1996;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1970;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1980;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1979;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@35.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if (i == 100)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{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if (j&lt;20) a=b;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if (k&gt;100) c=d;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else a=c;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} else a=d;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else a=d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кадом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if-</w:t>
      </w:r>
      <w:r w:rsidRPr="004C771B">
        <w:rPr>
          <w:rFonts w:ascii="Times New Roman" w:hAnsi="Times New Roman"/>
          <w:bCs/>
          <w:sz w:val="28"/>
          <w:szCs w:val="28"/>
        </w:rPr>
        <w:t>конструксия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тааллуқ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дорад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if (k&gt;100);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if (i == 100);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ягон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if -</w:t>
      </w:r>
      <w:r w:rsidRPr="004C771B">
        <w:rPr>
          <w:rFonts w:ascii="Times New Roman" w:hAnsi="Times New Roman"/>
          <w:bCs/>
          <w:sz w:val="28"/>
          <w:szCs w:val="28"/>
        </w:rPr>
        <w:t>конструксия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ба ҳамаи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if</w:t>
      </w:r>
      <w:r w:rsidRPr="004C771B">
        <w:rPr>
          <w:rFonts w:ascii="Times New Roman" w:hAnsi="Times New Roman"/>
          <w:bCs/>
          <w:sz w:val="28"/>
          <w:szCs w:val="28"/>
        </w:rPr>
        <w:t xml:space="preserve"> -конструксияҳо;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$E) if (j&lt;20);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@36.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if (i == 100)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{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if (j&lt;20) a=b;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if (k&gt;100) c=d;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else a=c; 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} else a=d;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else a=c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кадом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if-</w:t>
      </w:r>
      <w:r w:rsidRPr="004C771B">
        <w:rPr>
          <w:rFonts w:ascii="Times New Roman" w:hAnsi="Times New Roman"/>
          <w:bCs/>
          <w:sz w:val="28"/>
          <w:szCs w:val="28"/>
        </w:rPr>
        <w:t>конструксия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тааллуқ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дорад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if (k&gt;100);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if (i == 100);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ягон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if -</w:t>
      </w:r>
      <w:r w:rsidRPr="004C771B">
        <w:rPr>
          <w:rFonts w:ascii="Times New Roman" w:hAnsi="Times New Roman"/>
          <w:bCs/>
          <w:sz w:val="28"/>
          <w:szCs w:val="28"/>
        </w:rPr>
        <w:t>конструксия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$D) ба ҳамаи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if</w:t>
      </w:r>
      <w:r w:rsidRPr="004C771B">
        <w:rPr>
          <w:rFonts w:ascii="Times New Roman" w:hAnsi="Times New Roman"/>
          <w:bCs/>
          <w:sz w:val="28"/>
          <w:szCs w:val="28"/>
        </w:rPr>
        <w:t xml:space="preserve"> -конструксияҳо;</w:t>
      </w:r>
    </w:p>
    <w:p w:rsidR="00DF04DB" w:rsidRPr="004C771B" w:rsidRDefault="00DF04DB" w:rsidP="00E71FA3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if</w:t>
      </w:r>
      <w:r w:rsidRPr="004C771B">
        <w:rPr>
          <w:rFonts w:ascii="Times New Roman" w:hAnsi="Times New Roman"/>
          <w:bCs/>
          <w:sz w:val="28"/>
          <w:szCs w:val="28"/>
        </w:rPr>
        <w:t xml:space="preserve"> (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j</w:t>
      </w:r>
      <w:r w:rsidRPr="004C771B">
        <w:rPr>
          <w:rFonts w:ascii="Times New Roman" w:hAnsi="Times New Roman"/>
          <w:bCs/>
          <w:sz w:val="28"/>
          <w:szCs w:val="28"/>
        </w:rPr>
        <w:t>&lt;20);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@37.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Синтаксиси дурусти навишти оператори шартӣ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нишон дода шавад?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else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$B) if 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else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else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; else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хамаи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вариантҳо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нодурустанд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@38.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додашуда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бутунро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мекунад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long;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decimal;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@39.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додашуда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ҳ</w:t>
      </w:r>
      <w:r w:rsidRPr="004C771B">
        <w:rPr>
          <w:rFonts w:ascii="Times New Roman" w:hAnsi="Times New Roman"/>
          <w:bCs/>
          <w:sz w:val="28"/>
          <w:szCs w:val="28"/>
        </w:rPr>
        <w:t>ақиқиро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мекунад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doubl;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додашуда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типи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бутунро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мекунад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short;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decimal;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7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=++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>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@42.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Китобхона дар барнома бо воситаи калимаи калидӣ … пайваст карда мешавад?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include;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uses;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class;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namespace;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connect;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даврҳои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зерин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ёфтани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суммаи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-5 </w:t>
      </w:r>
      <w:r w:rsidRPr="004C771B">
        <w:rPr>
          <w:rFonts w:ascii="Times New Roman" w:hAnsi="Times New Roman"/>
          <w:bCs/>
          <w:sz w:val="28"/>
          <w:szCs w:val="28"/>
        </w:rPr>
        <w:t>то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10 </w:t>
      </w:r>
      <w:r w:rsidRPr="004C771B">
        <w:rPr>
          <w:rFonts w:ascii="Times New Roman" w:hAnsi="Times New Roman"/>
          <w:bCs/>
          <w:sz w:val="28"/>
          <w:szCs w:val="28"/>
        </w:rPr>
        <w:t>пешбинӣ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шудааст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s=0; for (int i=0;i&lt;10;s+=i++);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s=0; for (int i:=-5;i&lt;10;s+=i++);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s=0; for (int i = -5; i &lt;= 10; s +=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s=0; for (int i=0;i&lt;10;s=i++);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s=1; for (int i = -5; i &lt;= 10; s +=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6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n=a++;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n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=2;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+=++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=5;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+=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a=5; s=0;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s*=a++;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@48.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даврҳои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зерин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даври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беохир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i=0; for(;i&lt;n;i++);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for(i=1;i&lt;=n;i++);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 i=1 to n do step 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for(;;) i++;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i=0; for(;i&lt;n;);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@49.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даврҳои зерин даври бетан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i=0; for(;i&lt;n;i++) s=s+i;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for(i=1;i&lt;=n;i++) s=s+i;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 i=1 to n do step 1 s=s+i;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for(;) i++;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i=0; for(;i&lt;n;i++);s=s+i;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@50.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n; bool 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cin&gt;&gt;n;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ифодахои зер тасдиқоти тоқ ва калон аз 4 будани ададро месанҷад?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b=( n % 2==1) and (n&gt;4) 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b=( n % 2=1) &amp; (n&gt;4);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b=( n % 10==1) and (n&gt;4);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b=( n Mod 2==0) &amp;&amp; (n&gt;4);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b=(( n % 2==1) &amp; (n&gt;4) 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@51.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n; bool 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cin&gt;&gt;n;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чуфт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ё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калон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3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месанҷад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b=(( n % 2==0) | (n&gt;3) 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b=( n % 2=0) &amp; (n&gt;4);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b=( n % 10==0) and (n&gt;3);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b=( n Mod 2==0) or (n&gt;3);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b=(( n % 2==1) &amp; (n&gt;3) 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Тарзи дурусти эълони массиви якченакаи типаш бутунро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int a[10];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a:array[1.100] of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 a=new int[100];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int[,] a=new int[10];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int[,] a=new int[10,10];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Тарзи дурусти эълони массиви дученакаи типаш бутунро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int[] a=new int[10,10];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a:array[1.100,1.100] of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 a=new int[100,100];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int[,] a=new int[10];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int a[10][10];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@54.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аломатҳои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зерин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ҷамъи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мантиқиро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мекунад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||;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&amp;&amp;;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and;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or;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аломатҳои зерин зарби мантиқиро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ифода мекунад?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&amp;&amp;;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||;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and;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or;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Оператори бахшиш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кадом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==;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:=;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!&gt;;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!=;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Қавсҳои операториро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нишон диҳ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{ };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( 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begin end;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>) [ 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 | 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@58. </w:t>
      </w:r>
    </w:p>
    <w:p w:rsidR="00DF04DB" w:rsidRPr="004C771B" w:rsidRDefault="00DF04DB" w:rsidP="00ED47A8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Кадоме аз ин операторҳо барои гузариш ба қисмати дигари барнома пешбинӣ шудааст?</w:t>
      </w:r>
    </w:p>
    <w:p w:rsidR="00DF04DB" w:rsidRPr="004C771B" w:rsidRDefault="00DF04DB" w:rsidP="00ED47A8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goto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D47A8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break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D47A8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continue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D47A8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return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D47A8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exit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@59.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a=5; b=2;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a=a+1; a=10;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b+=a;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b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13;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@60.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a=5; b=2;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a=a+1; a=10;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b=a++;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b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@61.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a=5; b=2;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a=a+1; a=10;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b=a++;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a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8;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@62.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=5;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*=++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@63.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=5;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=2;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*=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--;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) 7;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) 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) 15;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>) 12;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Тарзи дурусти эълони массиви дученакаи типаш бутуни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nxn</w:t>
      </w:r>
      <w:r w:rsidRPr="004C771B">
        <w:rPr>
          <w:rFonts w:ascii="Times New Roman" w:hAnsi="Times New Roman"/>
          <w:bCs/>
          <w:sz w:val="28"/>
          <w:szCs w:val="28"/>
        </w:rPr>
        <w:t>-ро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int[] a=new int[n,n];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a:array[1.n,1.n] of 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 a=new int[100,n];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int[,] a=new int[10];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[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][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];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аломатҳои зерин дар С++истифода бурда мешавад?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||;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:=;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&lt;&gt;;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and;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or;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даврҳои зерин барои ёфтани факториали адади 5 пешбинӣ шудааст?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s=1; for (int i=0;i&lt;5;s*=i++);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s=0; for (int i:=1;i&lt;5;s*=i++);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s=1; for (int i=1;i&lt;5;s*=i++);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s=0; for (int i=0;i&lt;5;s=i++);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s=1; for (int i=1;i&lt;=5;s*=i++);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@67. 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Қиммати сатр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 дар дохили кадом символҳо навишта мешавад?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" "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' '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&lt; &gt;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/ /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дар дохили ягон символ навишта намешавад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Функсияи ба дарачабардорӣ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sqrt(x);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x^n;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power(x,n);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paw(x,n);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pow(x,n);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@69.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Тарзи дурусти эълони тағйирёбандаро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нишон диҳед?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var a:integer;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a:int;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integer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bool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Dim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Тарзи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дурусти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эълони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тағйирёбандаро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диҳед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var a:real;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var a:long;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integer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double a;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double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@71. 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Қиммати рамз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 дар дохили кадом символҳо навишта мешавад?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" "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' '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&lt; &gt;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/ /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CE73C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дар дохили ягон символ навишта намешавад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i,s;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for (i=1;i&lt;15;i++);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s=s+i;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120;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105;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15;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i,s;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for (i=1;i&lt;=5;i++);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s=s*i;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120;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105;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24;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</w:rPr>
        <w:t>Тарзи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дурусти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навишти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функсияи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sincosx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Math.sin(cos(x));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sin(cos(x));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sin(cosx);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Math.sin(cos(x));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sincosx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</w:t>
      </w:r>
      <w:r w:rsidRPr="004C771B">
        <w:rPr>
          <w:rFonts w:ascii="Times New Roman" w:hAnsi="Times New Roman"/>
          <w:bCs/>
          <w:sz w:val="28"/>
          <w:szCs w:val="28"/>
        </w:rPr>
        <w:t>75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Тарзи дурусти навишти функсияи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sinlogx</w:t>
      </w:r>
      <w:r w:rsidRPr="004C771B">
        <w:rPr>
          <w:rFonts w:ascii="Times New Roman" w:hAnsi="Times New Roman"/>
          <w:bCs/>
          <w:sz w:val="28"/>
          <w:szCs w:val="28"/>
        </w:rPr>
        <w:t xml:space="preserve"> дар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Math.sin(ln(x));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$B) sin(log10(x));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math.sin(lnx);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sin(ln(x));</w:t>
      </w:r>
    </w:p>
    <w:p w:rsidR="00DF04DB" w:rsidRPr="004C771B" w:rsidRDefault="00DF04DB" w:rsidP="00E71FA3">
      <w:p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sinlnx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@76.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i,s;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for (i=1;i&lt;=5;i++)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s=s*i;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105;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120;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24;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i,s;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for (i=0;i&lt;=5;i++)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s=s*i;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Қимати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s </w:t>
      </w:r>
      <w:r w:rsidRPr="004C771B">
        <w:rPr>
          <w:rFonts w:ascii="Times New Roman" w:hAnsi="Times New Roman"/>
          <w:bCs/>
          <w:sz w:val="28"/>
          <w:szCs w:val="28"/>
        </w:rPr>
        <w:t>ба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чанд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баробар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105;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120;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24;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@78. 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s, i;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 =s= 0;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while (i&gt;5) 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{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s = s + i;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4C771B">
        <w:rPr>
          <w:rFonts w:ascii="Times New Roman" w:hAnsi="Times New Roman"/>
          <w:bCs/>
          <w:sz w:val="28"/>
          <w:szCs w:val="28"/>
        </w:rPr>
        <w:t>++;</w:t>
      </w:r>
    </w:p>
    <w:p w:rsidR="00DF04DB" w:rsidRPr="004C771B" w:rsidRDefault="00DF04DB" w:rsidP="00E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}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Қимати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4C771B">
        <w:rPr>
          <w:rFonts w:ascii="Times New Roman" w:hAnsi="Times New Roman"/>
          <w:bCs/>
          <w:sz w:val="28"/>
          <w:szCs w:val="28"/>
        </w:rPr>
        <w:t xml:space="preserve"> ба чанд баробар 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) 6;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4C771B">
        <w:rPr>
          <w:rFonts w:ascii="Times New Roman" w:hAnsi="Times New Roman"/>
          <w:bCs/>
          <w:sz w:val="28"/>
          <w:szCs w:val="28"/>
        </w:rPr>
        <w:t>) 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) 10;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>) 15;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>) 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@79. </w:t>
      </w:r>
    </w:p>
    <w:p w:rsidR="00DF04DB" w:rsidRPr="004C771B" w:rsidRDefault="00DF04DB" w:rsidP="00411A9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t-RU"/>
        </w:rPr>
        <w:t>Оператори i++ чӣ тағйирот дохил мекунад</w:t>
      </w:r>
      <w:r w:rsidRPr="004C771B">
        <w:rPr>
          <w:bCs/>
          <w:sz w:val="28"/>
          <w:szCs w:val="28"/>
          <w:lang w:val="tg-Cyrl-TJ"/>
        </w:rPr>
        <w:t>?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қимати i як воҳид зиёд мешавад;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қимати i як воҳид кам мешавад;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қимати i ду воҳид зиёд мешавад;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қимати i ду воҳид кам мешавад;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тағйирот дохил карда намешавад;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@80.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Функсияҳои стандартии математикӣ дар кадом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китобхона</w:t>
      </w:r>
      <w:r w:rsidRPr="004C771B">
        <w:rPr>
          <w:rFonts w:ascii="Times New Roman" w:hAnsi="Times New Roman"/>
          <w:bCs/>
          <w:sz w:val="28"/>
          <w:szCs w:val="28"/>
        </w:rPr>
        <w:t xml:space="preserve"> ҷойгир аст?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math;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Mathematics;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Function;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matematika;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ягон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синф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@81.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 оператори интихоби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++</w:t>
      </w:r>
      <w:r w:rsidRPr="004C771B">
        <w:rPr>
          <w:rFonts w:ascii="Times New Roman" w:hAnsi="Times New Roman"/>
          <w:bCs/>
          <w:sz w:val="28"/>
          <w:szCs w:val="28"/>
        </w:rPr>
        <w:t xml:space="preserve"> мебошад?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switch;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case;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for;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while;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@82.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операторҳои додашуда оператори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case n of;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do{</w:t>
      </w:r>
      <w:r w:rsidRPr="004C771B">
        <w:rPr>
          <w:rFonts w:ascii="Times New Roman" w:hAnsi="Times New Roman"/>
          <w:bCs/>
          <w:sz w:val="28"/>
          <w:szCs w:val="28"/>
        </w:rPr>
        <w:t>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}while(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for( i=1 i&lt;n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@83.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Навишти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дурусти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C++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диҳед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y=a mod 2+Math.sin(x);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y:=abs(x+1) +3/(x+1);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y=Math.Exp(3*Math.Ln(x)) +a/b;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y=(a&gt;9) or (b&lt;2);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y=pow(x,2) +sqrt(x);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@84.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ифодаҳо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мантиқӣ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мебошад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y=a mod 2+Math.sin(x);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y:=abs(x+1) +3/(x+1);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y=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(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(a/b) &gt;5 | (a+b) &lt;4);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y=(a&gt;9) or (b&lt;2);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y:=pow(x,2) &gt;9;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@85.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ифодаҳо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арифметикӣ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мебошад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y=a mod 2+Math.sin(x);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y:=abs(x+1) +3/(x+1);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y=((Math.Exp(3*Math.Ln(x)) +a/b) &gt;5 | (a+b) &lt;4);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y=(a&gt;9) or (b&lt;2);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y=sin(x) + exp(3);</w:t>
      </w:r>
    </w:p>
    <w:p w:rsidR="00DF04DB" w:rsidRPr="004C771B" w:rsidRDefault="00DF04DB" w:rsidP="00E71FA3">
      <w:pPr>
        <w:tabs>
          <w:tab w:val="left" w:pos="383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@86. </w:t>
      </w:r>
      <w:r w:rsidRPr="004C771B">
        <w:rPr>
          <w:rFonts w:ascii="Times New Roman" w:hAnsi="Times New Roman"/>
          <w:bCs/>
          <w:sz w:val="28"/>
          <w:szCs w:val="28"/>
        </w:rPr>
        <w:tab/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Навъи додашудаи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сатриро</w:t>
      </w:r>
      <w:r w:rsidRPr="004C771B">
        <w:rPr>
          <w:rFonts w:ascii="Times New Roman" w:hAnsi="Times New Roman"/>
          <w:bCs/>
          <w:sz w:val="28"/>
          <w:szCs w:val="28"/>
        </w:rPr>
        <w:t xml:space="preserve"> нишон диҳед?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string;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double;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@87.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Навъи додашудаи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рамзиро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диҳед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char k=’5’;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double;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real;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@88.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a,b,c;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Кадом ифода </w:t>
      </w:r>
      <w:r w:rsidRPr="004C771B">
        <w:rPr>
          <w:rFonts w:ascii="Times New Roman" w:hAnsi="Times New Roman"/>
          <w:bCs/>
          <w:sz w:val="28"/>
          <w:szCs w:val="28"/>
        </w:rPr>
        <w:t>арифметикӣ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 аст?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$A) b=a&gt;4;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b=a==c;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b=a+c;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b=a&amp;c;</w:t>
      </w:r>
    </w:p>
    <w:p w:rsidR="00DF04DB" w:rsidRPr="004C771B" w:rsidRDefault="00DF04DB" w:rsidP="00411A9E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$E) b=(a&gt;0) *(c&lt;0);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@89.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Навъи додашудаи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 адади бутунро нишон диҳед?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byte;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integer;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float;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char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real</w:t>
      </w:r>
      <w:r w:rsidRPr="004C771B">
        <w:rPr>
          <w:rFonts w:ascii="Times New Roman" w:hAnsi="Times New Roman"/>
          <w:bCs/>
          <w:sz w:val="28"/>
          <w:szCs w:val="28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@90.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Кадоме аз операторҳои додашуда оператори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4C771B">
        <w:rPr>
          <w:rFonts w:ascii="Times New Roman" w:hAnsi="Times New Roman"/>
          <w:bCs/>
          <w:sz w:val="28"/>
          <w:szCs w:val="28"/>
        </w:rPr>
        <w:t>++ 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for i:=1 to n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case n of;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for(;;);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if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) then </w:t>
      </w:r>
      <w:r w:rsidRPr="004C771B">
        <w:rPr>
          <w:rFonts w:ascii="Times New Roman" w:hAnsi="Times New Roman"/>
          <w:bCs/>
          <w:sz w:val="28"/>
          <w:szCs w:val="28"/>
        </w:rPr>
        <w:t>ифода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for( int i=1 i&lt;n 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@91.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даврҳои зерин барои ёфтани суммаи ададҳои аз 5 то 15 пешбинӣ шудааст?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s=0; for (int i=0;i&lt;15;s+=i++);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s=0; for (int i:=-5;i&lt;15;s+=i++);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s=0; for (int i=5; i&lt;=15; 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s=0; for (int i=0;i&lt;15;s=i++);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s=1; for (int i=-5;i&lt;=15;s+=i++);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@92. 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Функсияи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pow(x,n)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кадом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синф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ҷойгир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math;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Mathematics;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Function;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matematika;</w:t>
      </w:r>
    </w:p>
    <w:p w:rsidR="00DF04DB" w:rsidRPr="004C771B" w:rsidRDefault="00DF04DB" w:rsidP="00411A9E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Console;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@93. 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Функсияи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exp(x) </w:t>
      </w:r>
      <w:r w:rsidRPr="004C771B">
        <w:rPr>
          <w:rFonts w:ascii="Times New Roman" w:hAnsi="Times New Roman"/>
          <w:bCs/>
          <w:sz w:val="28"/>
          <w:szCs w:val="28"/>
        </w:rPr>
        <w:t>дар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кадом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синф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ҷойгир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аст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math;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Mathematics;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Function;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mat;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Console;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@94.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тоқ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медихад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( n % 2==1) 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( n %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( n % 10==1);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( n Mod 2==0);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(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Mod</w:t>
      </w:r>
      <w:r w:rsidRPr="004C771B">
        <w:rPr>
          <w:rFonts w:ascii="Times New Roman" w:hAnsi="Times New Roman"/>
          <w:bCs/>
          <w:sz w:val="28"/>
          <w:szCs w:val="28"/>
        </w:rPr>
        <w:t xml:space="preserve">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@95.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Оператори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нобаробарро</w:t>
      </w:r>
      <w:r w:rsidRPr="004C771B">
        <w:rPr>
          <w:rFonts w:ascii="Times New Roman" w:hAnsi="Times New Roman"/>
          <w:bCs/>
          <w:sz w:val="28"/>
          <w:szCs w:val="28"/>
        </w:rPr>
        <w:t xml:space="preserve"> дар С++нишон дихед?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$A) ==;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$B) 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$C) :=;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$D) !&gt;;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$E) !=;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@96. 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ифодахои зер тасдиқоти калони 5 ва тоқ будани ададро нишон медихад?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( n&gt;5&amp;n % 2==1) 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( n&gt;5&amp;n % 2=1);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( n&gt;5&amp;n % 10==1);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( n&gt;5&amp;n Mod 2==0);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(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&gt;5&amp;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Mod</w:t>
      </w:r>
      <w:r w:rsidRPr="004C771B">
        <w:rPr>
          <w:rFonts w:ascii="Times New Roman" w:hAnsi="Times New Roman"/>
          <w:bCs/>
          <w:sz w:val="28"/>
          <w:szCs w:val="28"/>
        </w:rPr>
        <w:t xml:space="preserve">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@97.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операторҳои зерин оператори даврӣ бо шарти пешоянд дар С++мебошад?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while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)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for(i=1;i&lt;=n;i++);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 i=1 to n do step 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repeat until i&lt;=n;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</w:t>
      </w:r>
      <w:r w:rsidRPr="004C771B">
        <w:rPr>
          <w:rFonts w:ascii="Times New Roman" w:hAnsi="Times New Roman"/>
          <w:bCs/>
          <w:sz w:val="28"/>
          <w:szCs w:val="28"/>
        </w:rPr>
        <w:t xml:space="preserve">-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while</w:t>
      </w:r>
      <w:r w:rsidRPr="004C771B">
        <w:rPr>
          <w:rFonts w:ascii="Times New Roman" w:hAnsi="Times New Roman"/>
          <w:bCs/>
          <w:sz w:val="28"/>
          <w:szCs w:val="28"/>
        </w:rPr>
        <w:t>(шарт);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 xml:space="preserve">@98. 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 аз операторҳои зерин оператори даврӣ бо шарти пасоянд дар С++мебошад?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while 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) do;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for(i=1;i&lt;=n;i++);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for i=1 to n do step 1;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repeat until i&lt;=n;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do- while(</w:t>
      </w:r>
      <w:r w:rsidRPr="004C771B">
        <w:rPr>
          <w:rFonts w:ascii="Times New Roman" w:hAnsi="Times New Roman"/>
          <w:bCs/>
          <w:sz w:val="28"/>
          <w:szCs w:val="28"/>
        </w:rPr>
        <w:t>шарт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@99. 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калони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6 </w:t>
      </w:r>
      <w:r w:rsidRPr="004C771B">
        <w:rPr>
          <w:rFonts w:ascii="Times New Roman" w:hAnsi="Times New Roman"/>
          <w:bCs/>
          <w:sz w:val="28"/>
          <w:szCs w:val="28"/>
        </w:rPr>
        <w:t>ва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тоқ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медихад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( n&gt;6&amp;n % 2==1) 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( n&gt;6|n % 2==1);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( n&gt;=6&amp;n % 10==1);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( n&gt;6&amp;n Mod 2==0);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$E) ( n&gt;6&amp;n Mod 2=1);</w:t>
      </w: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</w:p>
    <w:p w:rsidR="00DF04DB" w:rsidRPr="004C771B" w:rsidRDefault="00DF04DB" w:rsidP="00E71FA3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@100. 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</w:rPr>
        <w:t>Кадоме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аз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ифодахои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зер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тасдиқоти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калони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6 </w:t>
      </w:r>
      <w:r w:rsidRPr="004C771B">
        <w:rPr>
          <w:rFonts w:ascii="Times New Roman" w:hAnsi="Times New Roman"/>
          <w:bCs/>
          <w:sz w:val="28"/>
          <w:szCs w:val="28"/>
        </w:rPr>
        <w:t>ва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ҷуфт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будани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ададро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нишон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</w:rPr>
        <w:t>медихад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$A) ( n&gt;6&amp;n % 2==0) 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$B) ( n&gt;6|n % 2==1);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$C) ( n&gt;=6&amp;n % 10==1);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$D) ( n&gt;6&amp;n Mod 2==0);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</w:rPr>
      </w:pPr>
      <w:r w:rsidRPr="004C771B">
        <w:rPr>
          <w:rFonts w:ascii="Times New Roman" w:hAnsi="Times New Roman"/>
          <w:bCs/>
          <w:sz w:val="28"/>
          <w:szCs w:val="28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</w:rPr>
        <w:t xml:space="preserve">) (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>&gt;6&amp;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Mod</w:t>
      </w:r>
      <w:r w:rsidRPr="004C771B">
        <w:rPr>
          <w:rFonts w:ascii="Times New Roman" w:hAnsi="Times New Roman"/>
          <w:bCs/>
          <w:sz w:val="28"/>
          <w:szCs w:val="28"/>
        </w:rPr>
        <w:t xml:space="preserve"> 2=1);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@101.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>"но</w:t>
      </w:r>
      <w:r w:rsidRPr="004C771B">
        <w:rPr>
          <w:bCs/>
          <w:sz w:val="28"/>
          <w:szCs w:val="28"/>
          <w:lang w:val="tg-Cyrl-TJ"/>
        </w:rPr>
        <w:t>баробар</w:t>
      </w:r>
      <w:r w:rsidRPr="004C771B">
        <w:rPr>
          <w:bCs/>
          <w:sz w:val="28"/>
          <w:szCs w:val="28"/>
          <w:lang w:val="ru-RU"/>
        </w:rPr>
        <w:t>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!=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set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assign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@102.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>"</w:t>
      </w:r>
      <w:r w:rsidRPr="004C771B">
        <w:rPr>
          <w:bCs/>
          <w:sz w:val="28"/>
          <w:szCs w:val="28"/>
          <w:lang w:val="tg-Cyrl-TJ"/>
        </w:rPr>
        <w:t>баробар</w:t>
      </w:r>
      <w:r w:rsidRPr="004C771B">
        <w:rPr>
          <w:bCs/>
          <w:sz w:val="28"/>
          <w:szCs w:val="28"/>
          <w:lang w:val="ru-RU"/>
        </w:rPr>
        <w:t>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!=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==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assign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@103.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 xml:space="preserve">"калон ё </w:t>
      </w:r>
      <w:r w:rsidRPr="004C771B">
        <w:rPr>
          <w:bCs/>
          <w:sz w:val="28"/>
          <w:szCs w:val="28"/>
          <w:lang w:val="tg-Cyrl-TJ"/>
        </w:rPr>
        <w:t>баробар</w:t>
      </w:r>
      <w:r w:rsidRPr="004C771B">
        <w:rPr>
          <w:bCs/>
          <w:sz w:val="28"/>
          <w:szCs w:val="28"/>
          <w:lang w:val="ru-RU"/>
        </w:rPr>
        <w:t>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!=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&lt;&gt;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@104.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 xml:space="preserve">"хурд ё </w:t>
      </w:r>
      <w:r w:rsidRPr="004C771B">
        <w:rPr>
          <w:bCs/>
          <w:sz w:val="28"/>
          <w:szCs w:val="28"/>
          <w:lang w:val="tg-Cyrl-TJ"/>
        </w:rPr>
        <w:t>баробар</w:t>
      </w:r>
      <w:r w:rsidRPr="004C771B">
        <w:rPr>
          <w:bCs/>
          <w:sz w:val="28"/>
          <w:szCs w:val="28"/>
          <w:lang w:val="ru-RU"/>
        </w:rPr>
        <w:t>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!=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&lt;&gt;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@105.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>"калон"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!=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&gt;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&lt;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&lt;&gt;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@106. </w:t>
      </w:r>
    </w:p>
    <w:p w:rsidR="00DF04DB" w:rsidRPr="004C771B" w:rsidRDefault="00DF04DB" w:rsidP="00B972ED">
      <w:pPr>
        <w:pStyle w:val="ListParagraph"/>
        <w:ind w:left="0"/>
        <w:jc w:val="both"/>
        <w:rPr>
          <w:bCs/>
          <w:sz w:val="28"/>
          <w:szCs w:val="28"/>
          <w:lang w:val="ru-RU"/>
        </w:rPr>
      </w:pPr>
      <w:r w:rsidRPr="004C771B">
        <w:rPr>
          <w:bCs/>
          <w:sz w:val="28"/>
          <w:szCs w:val="28"/>
          <w:lang w:val="tg-Cyrl-TJ"/>
        </w:rPr>
        <w:t xml:space="preserve">Амали муқоисакунии </w:t>
      </w:r>
      <w:r w:rsidRPr="004C771B">
        <w:rPr>
          <w:bCs/>
          <w:sz w:val="28"/>
          <w:szCs w:val="28"/>
          <w:lang w:val="ru-RU"/>
        </w:rPr>
        <w:t>"хурд"</w:t>
      </w:r>
      <w:r w:rsidRPr="004C771B">
        <w:rPr>
          <w:bCs/>
          <w:sz w:val="28"/>
          <w:szCs w:val="28"/>
          <w:lang w:val="tg-Cyrl-TJ"/>
        </w:rPr>
        <w:t xml:space="preserve"> дар </w:t>
      </w:r>
      <w:r w:rsidRPr="004C771B">
        <w:rPr>
          <w:bCs/>
          <w:sz w:val="28"/>
          <w:szCs w:val="28"/>
        </w:rPr>
        <w:t>C</w:t>
      </w:r>
      <w:r w:rsidRPr="004C771B">
        <w:rPr>
          <w:bCs/>
          <w:sz w:val="28"/>
          <w:szCs w:val="28"/>
          <w:lang w:val="ru-RU"/>
        </w:rPr>
        <w:t>++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&lt;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&lt;!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FA69D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@10</w:t>
      </w:r>
      <w:r w:rsidRPr="004C771B">
        <w:rPr>
          <w:bCs/>
          <w:sz w:val="28"/>
          <w:szCs w:val="28"/>
          <w:lang w:val="ru-RU"/>
        </w:rPr>
        <w:t>7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FA69D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Массив чист?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Гурўҳи элементҳои дорои хусусият ва сифати якхела ҳастанд массив номида мешавад;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Гурўҳи элементҳои дорои хусусият ва сифати якхелае, ки аз ҳамдигар танҳо бо зернавис фарқ мекунанд, массив номида мешавад;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Гурӯҳи элементҳое, ки навъи додашудаи гуногун доранд массив номида мешавад;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Гурўҳи элементҳои дорои хусусият ва сифати якхелае, ки аз ҳамдигар танҳо бо номашон фарқ мекунанд, массив номида мешавад;</w:t>
      </w:r>
    </w:p>
    <w:p w:rsidR="00DF04DB" w:rsidRPr="004C771B" w:rsidRDefault="00DF04DB" w:rsidP="00FA69D8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Гурўҳи элементҳои қимматҳои якхела доштаро массив меноманд;</w:t>
      </w:r>
    </w:p>
    <w:p w:rsidR="00DF04DB" w:rsidRPr="004C771B" w:rsidRDefault="00DF04DB" w:rsidP="00FA69D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@10</w:t>
      </w:r>
      <w:r w:rsidRPr="004C771B">
        <w:rPr>
          <w:bCs/>
          <w:sz w:val="28"/>
          <w:szCs w:val="28"/>
          <w:lang w:val="ru-RU"/>
        </w:rPr>
        <w:t>8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FA69D8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Идентификатор чист?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Идентификатор элементҳои дорои хусусият ва сифати якхела ҳастанд массив номида мешавад;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Идентификатор гуфта, пайдарпайии ҳарфу рақамҳо ва символҳои махсусро меноманд, ки ҳангоми навиштани барнома барои номгузории объектҳои гуногуни забони барноманависӣ истифода бурда мешаванд;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Идентификатор элементҳое, ки навъи додашудаи гуногун доранд  номида мешавад;</w:t>
      </w:r>
    </w:p>
    <w:p w:rsidR="00DF04DB" w:rsidRPr="004C771B" w:rsidRDefault="00DF04DB" w:rsidP="00FA69D8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Идентификатор элементҳои дорои хусусият ва сифати якхелае, ки аз ҳамдигар танҳо бо номашон фарқ мекунанд;</w:t>
      </w:r>
    </w:p>
    <w:p w:rsidR="00DF04DB" w:rsidRPr="004C771B" w:rsidRDefault="00DF04DB" w:rsidP="00FA69D8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Идентификатор элементҳои қимматҳои якхела доштаро меноманд;</w:t>
      </w:r>
    </w:p>
    <w:p w:rsidR="00DF04DB" w:rsidRPr="004C771B" w:rsidRDefault="00DF04DB" w:rsidP="00FA69D8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@10</w:t>
      </w:r>
      <w:r w:rsidRPr="004C771B">
        <w:rPr>
          <w:bCs/>
          <w:sz w:val="28"/>
          <w:szCs w:val="28"/>
          <w:lang w:val="ru-RU"/>
        </w:rPr>
        <w:t>9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&lt;!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</w:t>
      </w:r>
      <w:r w:rsidRPr="004C771B">
        <w:rPr>
          <w:bCs/>
          <w:sz w:val="28"/>
          <w:szCs w:val="28"/>
          <w:lang w:val="ru-RU"/>
        </w:rPr>
        <w:t>10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</w:rPr>
        <w:t>2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&lt;!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</w:t>
      </w:r>
      <w:r w:rsidRPr="004C771B">
        <w:rPr>
          <w:bCs/>
          <w:sz w:val="28"/>
          <w:szCs w:val="28"/>
          <w:lang w:val="ru-RU"/>
        </w:rPr>
        <w:t>11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</w:rPr>
        <w:t>_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&lt;!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</w:t>
      </w:r>
      <w:r w:rsidRPr="004C771B">
        <w:rPr>
          <w:bCs/>
          <w:sz w:val="28"/>
          <w:szCs w:val="28"/>
          <w:lang w:val="ru-RU"/>
        </w:rPr>
        <w:t>12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Тарзи дурусти навишти идентификаторро нишон диҳед.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</w:rPr>
        <w:t>&lt;=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ab</w:t>
      </w:r>
      <w:r w:rsidRPr="004C771B">
        <w:rPr>
          <w:rFonts w:ascii="Times New Roman" w:hAnsi="Times New Roman"/>
          <w:bCs/>
          <w:sz w:val="28"/>
          <w:szCs w:val="28"/>
        </w:rPr>
        <w:t>1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</w:rPr>
        <w:t>&gt;=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>&lt;!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:=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</w:t>
      </w:r>
      <w:r w:rsidRPr="004C771B">
        <w:rPr>
          <w:bCs/>
          <w:sz w:val="28"/>
          <w:szCs w:val="28"/>
          <w:lang w:val="ru-RU"/>
        </w:rPr>
        <w:t>13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072CA4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Тарзи нодуруст элон гардидани идентификаторро нишон диҳед.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a1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1a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_n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barnoma;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id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737AB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@11</w:t>
      </w:r>
      <w:r w:rsidRPr="004C771B">
        <w:rPr>
          <w:bCs/>
          <w:sz w:val="28"/>
          <w:szCs w:val="28"/>
          <w:lang w:val="ru-RU"/>
        </w:rPr>
        <w:t>4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737AB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Транслятор чист?</w:t>
      </w:r>
    </w:p>
    <w:p w:rsidR="00DF04DB" w:rsidRPr="004C771B" w:rsidRDefault="00DF04DB" w:rsidP="00737AB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Транслятор ин доимӣ аст;</w:t>
      </w:r>
    </w:p>
    <w:p w:rsidR="00DF04DB" w:rsidRPr="004C771B" w:rsidRDefault="00DF04DB" w:rsidP="00737AB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Транслятор ин барномаи тарҷумон буда, барномаи дар ягон забони барноманависӣ навишташударо ба коди мошинӣ табдил медиҳад;</w:t>
      </w:r>
    </w:p>
    <w:p w:rsidR="00DF04DB" w:rsidRPr="004C771B" w:rsidRDefault="00DF04DB" w:rsidP="00737AB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Транслятор элементҳое, ки навъи додашудаи гуногун доранд;</w:t>
      </w:r>
    </w:p>
    <w:p w:rsidR="00DF04DB" w:rsidRPr="004C771B" w:rsidRDefault="00DF04DB" w:rsidP="00737AB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Транслятор элементҳои дорои хусусият ва сифати якхелае, ки аз ҳамдигар танҳо бо номашон фарқ мекунанд;</w:t>
      </w:r>
    </w:p>
    <w:p w:rsidR="00DF04DB" w:rsidRPr="004C771B" w:rsidRDefault="00DF04DB" w:rsidP="00737AB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Транслятор элементҳои қимматҳои якхела доштаро  меноманд;</w:t>
      </w:r>
    </w:p>
    <w:p w:rsidR="00DF04DB" w:rsidRPr="004C771B" w:rsidRDefault="00DF04DB" w:rsidP="00737AB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936C1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@11</w:t>
      </w:r>
      <w:r w:rsidRPr="004C771B">
        <w:rPr>
          <w:bCs/>
          <w:sz w:val="28"/>
          <w:szCs w:val="28"/>
          <w:lang w:val="ru-RU"/>
        </w:rPr>
        <w:t>5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936C1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Додаҳо чанд намуд мешаванд?</w:t>
      </w:r>
    </w:p>
    <w:p w:rsidR="00DF04DB" w:rsidRPr="004C771B" w:rsidRDefault="00DF04DB" w:rsidP="00936C1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3;</w:t>
      </w:r>
    </w:p>
    <w:p w:rsidR="00DF04DB" w:rsidRPr="004C771B" w:rsidRDefault="00DF04DB" w:rsidP="00936C1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$B)2;</w:t>
      </w:r>
    </w:p>
    <w:p w:rsidR="00DF04DB" w:rsidRPr="004C771B" w:rsidRDefault="00DF04DB" w:rsidP="00936C1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1;</w:t>
      </w:r>
    </w:p>
    <w:p w:rsidR="00DF04DB" w:rsidRPr="004C771B" w:rsidRDefault="00DF04DB" w:rsidP="00936C1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$D)5;</w:t>
      </w:r>
    </w:p>
    <w:p w:rsidR="00DF04DB" w:rsidRPr="004C771B" w:rsidRDefault="00DF04DB" w:rsidP="00936C11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4;</w:t>
      </w:r>
    </w:p>
    <w:p w:rsidR="00DF04DB" w:rsidRPr="004C771B" w:rsidRDefault="00DF04DB" w:rsidP="00936C11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3F4D8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@11</w:t>
      </w:r>
      <w:r w:rsidRPr="004C771B">
        <w:rPr>
          <w:bCs/>
          <w:sz w:val="28"/>
          <w:szCs w:val="28"/>
          <w:lang w:val="ru-RU"/>
        </w:rPr>
        <w:t>6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3F4D8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Додаҳо чанд намуд мешаванд?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доимӣ;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$B)доимӣ ва тағйирёбанда;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тағйирёбанда;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$D)ҷавоби дуруст нест;</w:t>
      </w:r>
    </w:p>
    <w:p w:rsidR="00DF04DB" w:rsidRPr="004C771B" w:rsidRDefault="00DF04DB" w:rsidP="003F4D81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ҳамаи ҷавобҳо дурустанд;</w:t>
      </w:r>
    </w:p>
    <w:p w:rsidR="00DF04DB" w:rsidRPr="004C771B" w:rsidRDefault="00DF04DB" w:rsidP="00737AB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3F4D8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@117. </w:t>
      </w:r>
    </w:p>
    <w:p w:rsidR="00DF04DB" w:rsidRPr="004C771B" w:rsidRDefault="00DF04DB" w:rsidP="003F4D81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Доимӣ чист?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Доимӣ додашудае мебошад, ки қимматашш тағйир меёбад;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Доимӣ додашудае мебошад, ки қимматашш тағйир намеёбанд;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Доимӣ элементҳое, ки навъи додашудаи гуногун доранд;</w:t>
      </w:r>
    </w:p>
    <w:p w:rsidR="00DF04DB" w:rsidRPr="004C771B" w:rsidRDefault="00DF04DB" w:rsidP="003F4D81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Доимӣ элементҳои дорои хусусият ва сифати якхелае, ки аз ҳамдигар танҳо бо номашон фарқ мекунанд;</w:t>
      </w:r>
    </w:p>
    <w:p w:rsidR="00DF04DB" w:rsidRPr="004C771B" w:rsidRDefault="00DF04DB" w:rsidP="003F4D81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Доимӣ ин транслятор аст;</w:t>
      </w:r>
    </w:p>
    <w:p w:rsidR="00DF04DB" w:rsidRPr="004C771B" w:rsidRDefault="00DF04DB" w:rsidP="003F4D81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9B1729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@118. </w:t>
      </w:r>
    </w:p>
    <w:p w:rsidR="00DF04DB" w:rsidRPr="004C771B" w:rsidRDefault="00DF04DB" w:rsidP="009B1729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Тағйирёбанда чист?</w:t>
      </w:r>
    </w:p>
    <w:p w:rsidR="00DF04DB" w:rsidRPr="004C771B" w:rsidRDefault="00DF04DB" w:rsidP="009B1729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Тағйирёбанда додашудае мебошад, ки қимматашш тағйир меёбад;</w:t>
      </w:r>
    </w:p>
    <w:p w:rsidR="00DF04DB" w:rsidRPr="004C771B" w:rsidRDefault="00DF04DB" w:rsidP="009B1729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Тағйирёбанда додашудае мебошад, ки қимматашш тағйир меёбанд;</w:t>
      </w:r>
    </w:p>
    <w:p w:rsidR="00DF04DB" w:rsidRPr="004C771B" w:rsidRDefault="00DF04DB" w:rsidP="009B1729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Тағйирёбанда элементҳое, ки навъи додашудаи гуногун доранд;</w:t>
      </w:r>
    </w:p>
    <w:p w:rsidR="00DF04DB" w:rsidRPr="004C771B" w:rsidRDefault="00DF04DB" w:rsidP="009B1729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Тағйирёбанда элементҳои дорои хусусият ва сифати якхелае, ки аз ҳамдигар танҳо бо номашон фарқ мекунанд;</w:t>
      </w:r>
    </w:p>
    <w:p w:rsidR="00DF04DB" w:rsidRPr="004C771B" w:rsidRDefault="00DF04DB" w:rsidP="009B172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Тағйирёбанда ин транслятор аст;</w:t>
      </w:r>
    </w:p>
    <w:p w:rsidR="00DF04DB" w:rsidRPr="004C771B" w:rsidRDefault="00DF04DB" w:rsidP="009B172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9B172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EE6D1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@119. </w:t>
      </w:r>
    </w:p>
    <w:p w:rsidR="00DF04DB" w:rsidRPr="004C771B" w:rsidRDefault="00DF04DB" w:rsidP="00EE6D1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Китобхонаи стандартии iostream-ро чи гуна пайваст намудан мумкин аст?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#include “iostream”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#include &lt;iostream&gt;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include “iostream”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 xml:space="preserve"> “iostream”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EE6D1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</w:rPr>
        <w:t>#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iostream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EE6D1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EE6D1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</w:t>
      </w:r>
      <w:r w:rsidRPr="004C771B">
        <w:rPr>
          <w:bCs/>
          <w:sz w:val="28"/>
          <w:szCs w:val="28"/>
          <w:lang w:val="ru-RU"/>
        </w:rPr>
        <w:t>20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EE6D1B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Функсияи </w:t>
      </w:r>
      <w:r w:rsidRPr="004C771B">
        <w:rPr>
          <w:bCs/>
          <w:sz w:val="28"/>
          <w:szCs w:val="28"/>
        </w:rPr>
        <w:t>length</w:t>
      </w:r>
      <w:r w:rsidRPr="004C771B">
        <w:rPr>
          <w:bCs/>
          <w:sz w:val="28"/>
          <w:szCs w:val="28"/>
          <w:lang w:val="ru-RU"/>
        </w:rPr>
        <w:t xml:space="preserve"> </w:t>
      </w:r>
      <w:r w:rsidRPr="004C771B">
        <w:rPr>
          <w:bCs/>
          <w:sz w:val="28"/>
          <w:szCs w:val="28"/>
          <w:lang w:val="tg-Cyrl-TJ"/>
        </w:rPr>
        <w:t>барои чи истифода бурда мешавад?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ин функсия барои эълони тағйирёбанда истифода мешавад;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дарозии сатрро ҳисоб менамояд;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китобхонаро эълон менамояд;</w:t>
      </w:r>
    </w:p>
    <w:p w:rsidR="00DF04DB" w:rsidRPr="004C771B" w:rsidRDefault="00DF04DB" w:rsidP="00EE6D1B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</w:rPr>
        <w:t xml:space="preserve">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доимӣ месозад;</w:t>
      </w:r>
    </w:p>
    <w:p w:rsidR="00DF04DB" w:rsidRPr="004C771B" w:rsidRDefault="00DF04DB" w:rsidP="00EE6D1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ҷавоби дуруст нест;</w:t>
      </w:r>
    </w:p>
    <w:p w:rsidR="00DF04DB" w:rsidRPr="004C771B" w:rsidRDefault="00DF04DB" w:rsidP="00EE6D1B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AE0375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@121. </w:t>
      </w:r>
    </w:p>
    <w:p w:rsidR="00DF04DB" w:rsidRPr="004C771B" w:rsidRDefault="00DF04DB" w:rsidP="00AE0375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ҳақиқӣ;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бутун;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сатрӣ;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 рамзӣ;</w:t>
      </w:r>
    </w:p>
    <w:p w:rsidR="00DF04DB" w:rsidRPr="004C771B" w:rsidRDefault="00DF04DB" w:rsidP="00AE0375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булӣ;</w:t>
      </w:r>
    </w:p>
    <w:p w:rsidR="00DF04DB" w:rsidRPr="004C771B" w:rsidRDefault="00DF04DB" w:rsidP="00AE0375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AE0375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@122. </w:t>
      </w:r>
    </w:p>
    <w:p w:rsidR="00DF04DB" w:rsidRPr="004C771B" w:rsidRDefault="00DF04DB" w:rsidP="00AE0375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функсияи length кадом навъи додашударо гирифта метавонад?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double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AE0375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AE0375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AE0375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9B1729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@12</w:t>
      </w:r>
      <w:r w:rsidRPr="004C771B">
        <w:rPr>
          <w:bCs/>
          <w:sz w:val="28"/>
          <w:szCs w:val="28"/>
        </w:rPr>
        <w:t>3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string s=”dars”;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int n=s.length;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cout&lt;&lt;n;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барномаро нишон диҳед?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2;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4;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5;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 1;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3;</w:t>
      </w:r>
    </w:p>
    <w:p w:rsidR="00DF04DB" w:rsidRPr="004C771B" w:rsidRDefault="00DF04DB" w:rsidP="00072CA4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@12</w:t>
      </w:r>
      <w:r w:rsidRPr="004C771B">
        <w:rPr>
          <w:bCs/>
          <w:sz w:val="28"/>
          <w:szCs w:val="28"/>
        </w:rPr>
        <w:t>4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string s=”darsi C++”;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int n=s.length;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cout&lt;&lt;n;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барномаро нишон диҳед?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2;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8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5;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 1;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3;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@12</w:t>
      </w:r>
      <w:r w:rsidRPr="004C771B">
        <w:rPr>
          <w:bCs/>
          <w:sz w:val="28"/>
          <w:szCs w:val="28"/>
        </w:rPr>
        <w:t>5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string s=”dars”;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cout&lt;&lt;s[0];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барномаро нишон диҳед?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0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@12</w:t>
      </w:r>
      <w:r w:rsidRPr="004C771B">
        <w:rPr>
          <w:bCs/>
          <w:sz w:val="28"/>
          <w:szCs w:val="28"/>
        </w:rPr>
        <w:t>6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string s=”dars”;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cout&lt;&lt;s[1];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барномаро нишон диҳед?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0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@12</w:t>
      </w:r>
      <w:r w:rsidRPr="004C771B">
        <w:rPr>
          <w:bCs/>
          <w:sz w:val="28"/>
          <w:szCs w:val="28"/>
        </w:rPr>
        <w:t>7</w:t>
      </w:r>
      <w:r w:rsidRPr="004C771B">
        <w:rPr>
          <w:bCs/>
          <w:sz w:val="28"/>
          <w:szCs w:val="28"/>
          <w:lang w:val="tg-Cyrl-TJ"/>
        </w:rPr>
        <w:t xml:space="preserve">. 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string s=”dars”;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</w:rPr>
      </w:pPr>
      <w:r w:rsidRPr="004C771B">
        <w:rPr>
          <w:bCs/>
          <w:sz w:val="28"/>
          <w:szCs w:val="28"/>
        </w:rPr>
        <w:t>cout&lt;&lt;s[3];</w:t>
      </w:r>
    </w:p>
    <w:p w:rsidR="00DF04DB" w:rsidRPr="004C771B" w:rsidRDefault="00DF04DB" w:rsidP="002B7BFE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Натиҷаи барномаро нишон диҳед?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$A) a;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$B) s;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$C) r;</w:t>
      </w:r>
    </w:p>
    <w:p w:rsidR="00DF04DB" w:rsidRPr="004C771B" w:rsidRDefault="00DF04DB" w:rsidP="002B7B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$D)  d;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0;</w:t>
      </w:r>
    </w:p>
    <w:p w:rsidR="00DF04DB" w:rsidRPr="004C771B" w:rsidRDefault="00DF04DB" w:rsidP="002B7BFE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@128. </w:t>
      </w: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bool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int, byte, short;</w:t>
      </w:r>
    </w:p>
    <w:p w:rsidR="00DF04DB" w:rsidRPr="004C771B" w:rsidRDefault="00DF04DB" w:rsidP="00B972E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@129. </w:t>
      </w: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bool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long int, double, 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int, byte, short;</w:t>
      </w:r>
    </w:p>
    <w:p w:rsidR="00DF04DB" w:rsidRPr="004C771B" w:rsidRDefault="00DF04DB">
      <w:pPr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@130. </w:t>
      </w: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bool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short int, double, 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int, byte, short;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@131. </w:t>
      </w: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bool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float, 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1D13FE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long long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@132. </w:t>
      </w:r>
    </w:p>
    <w:p w:rsidR="00DF04DB" w:rsidRPr="004C771B" w:rsidRDefault="00DF04DB" w:rsidP="00C26523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Додашудаҳои бутун, ҳақиқӣ ва сатриро нишон диҳед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bool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long double, string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char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int, double, 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$E) int, byte, short;</w:t>
      </w: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103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 xml:space="preserve">@133. </w:t>
      </w:r>
    </w:p>
    <w:p w:rsidR="00DF04DB" w:rsidRPr="004C771B" w:rsidRDefault="00DF04DB" w:rsidP="00C2103D">
      <w:pPr>
        <w:pStyle w:val="ListParagraph"/>
        <w:ind w:left="0"/>
        <w:jc w:val="both"/>
        <w:rPr>
          <w:bCs/>
          <w:sz w:val="28"/>
          <w:szCs w:val="28"/>
          <w:lang w:val="tg-Cyrl-TJ"/>
        </w:rPr>
      </w:pPr>
      <w:r w:rsidRPr="004C771B">
        <w:rPr>
          <w:bCs/>
          <w:sz w:val="28"/>
          <w:szCs w:val="28"/>
          <w:lang w:val="tg-Cyrl-TJ"/>
        </w:rPr>
        <w:t>Навъи додашудаи холиро нишон диҳед</w:t>
      </w:r>
    </w:p>
    <w:p w:rsidR="00DF04DB" w:rsidRPr="004C771B" w:rsidRDefault="00DF04DB" w:rsidP="00C2103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103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void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103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double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103D">
      <w:pPr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decimal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103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short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;</w:t>
      </w:r>
    </w:p>
    <w:p w:rsidR="00DF04DB" w:rsidRPr="004C771B" w:rsidRDefault="00DF04DB" w:rsidP="00C2103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34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Boolean b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int a,c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Ифодаи мантикиро нишон диҳед?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$A) b=a&lt;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10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b=a+=c;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b=a +c;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b=a&amp;c+1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b=(a&gt;8) *(c&lt;9);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35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Boolean b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int a,c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Ифодаи мантикиро нишон диҳед?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$A) b=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(a-3)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&lt;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10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b=a*=c;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b=a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-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c;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b=a&amp;c+3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b=(a&gt;9) *(c&lt;9);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36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Boolean b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int a,c</w:t>
      </w:r>
    </w:p>
    <w:p w:rsidR="00DF04DB" w:rsidRPr="004C771B" w:rsidRDefault="00DF04DB" w:rsidP="006B63CF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Ифодаи мантикиро нишон диҳед?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$A) b=a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==10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b=a-=c;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b=a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+10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6B63CF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b=a-10;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$E) b=(a&gt;8) *(c&lt;15);</w:t>
      </w:r>
    </w:p>
    <w:p w:rsidR="00DF04DB" w:rsidRPr="004C771B" w:rsidRDefault="00DF04DB" w:rsidP="0021077D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@137. </w:t>
      </w:r>
    </w:p>
    <w:p w:rsidR="00DF04DB" w:rsidRPr="004C771B" w:rsidRDefault="00DF04DB" w:rsidP="0021077D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Тарзи дурусти эълони тағйирёбандаро нишон диҳед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 a=5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 a=”5”;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$C)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 a=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$D) 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int 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$E) int b=(a&gt;8);</w:t>
      </w:r>
    </w:p>
    <w:p w:rsidR="00DF04DB" w:rsidRPr="004C771B" w:rsidRDefault="00DF04DB" w:rsidP="0021077D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@13</w:t>
      </w:r>
      <w:r w:rsidRPr="004C771B">
        <w:rPr>
          <w:rFonts w:ascii="Times New Roman" w:hAnsi="Times New Roman"/>
          <w:bCs/>
          <w:sz w:val="28"/>
          <w:szCs w:val="28"/>
        </w:rPr>
        <w:t>8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Шарҳу эзоҳро дар барнома чи хел нишон медиҳанд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//эзоҳ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**эзоҳ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“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”;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#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/эзоҳ/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@13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9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Шарҳу эзоҳро дар барнома чи хел нишон медиҳанд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/*эзоҳ*/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**эзоҳ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“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”;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#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эзоҳ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/эзоҳ/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@140. 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2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1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3;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5;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0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@141. 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ду намуд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як намуд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се намуд;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чор намуд;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@142. </w:t>
      </w:r>
    </w:p>
    <w:p w:rsidR="00DF04DB" w:rsidRPr="004C771B" w:rsidRDefault="00DF04DB" w:rsidP="003D5EF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Чанд усули нишон додани шарҳу эзоҳ мавҷуд аст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яксатра бисёрсатра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яксатра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дусатра;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сесатра;</w:t>
      </w: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@14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3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a=5;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a=6;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cout&lt;&lt;a;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Натиҷаи барномаро нишон диҳед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6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0;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11;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@14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4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a=5;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++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cout&lt;&lt;a;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Натиҷаи барномаро нишон диҳед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6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0;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11;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@14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a=5;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int a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--</w:t>
      </w:r>
      <w:r w:rsidRPr="004C771B">
        <w:rPr>
          <w:rFonts w:ascii="Times New Roman" w:hAnsi="Times New Roman"/>
          <w:bCs/>
          <w:sz w:val="28"/>
          <w:szCs w:val="28"/>
          <w:lang w:val="en-US"/>
        </w:rPr>
        <w:t>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en-US"/>
        </w:rPr>
      </w:pPr>
      <w:r w:rsidRPr="004C771B">
        <w:rPr>
          <w:rFonts w:ascii="Times New Roman" w:hAnsi="Times New Roman"/>
          <w:bCs/>
          <w:sz w:val="28"/>
          <w:szCs w:val="28"/>
          <w:lang w:val="en-US"/>
        </w:rPr>
        <w:t>cout&lt;&lt;a;</w:t>
      </w:r>
    </w:p>
    <w:p w:rsidR="00DF04DB" w:rsidRPr="004C771B" w:rsidRDefault="00DF04DB" w:rsidP="00BE5C1C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g-Cyrl-TJ"/>
        </w:rPr>
        <w:t>Натиҷаи барномаро нишон диҳед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?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$A)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4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$B)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5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$C) 0;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>$D) 11;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4C771B">
        <w:rPr>
          <w:rFonts w:ascii="Times New Roman" w:hAnsi="Times New Roman"/>
          <w:bCs/>
          <w:sz w:val="28"/>
          <w:szCs w:val="28"/>
          <w:lang w:val="tt-RU"/>
        </w:rPr>
        <w:t xml:space="preserve">$E) </w:t>
      </w:r>
      <w:r w:rsidRPr="004C771B">
        <w:rPr>
          <w:rFonts w:ascii="Times New Roman" w:hAnsi="Times New Roman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Times New Roman" w:hAnsi="Times New Roman"/>
          <w:bCs/>
          <w:sz w:val="28"/>
          <w:szCs w:val="28"/>
          <w:lang w:val="tt-RU"/>
        </w:rPr>
        <w:t>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@146. 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Кадоме аз ин операторҳо, оператори гузориш ба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ҳисоб меравад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?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goto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$B) if;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switch;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$D) while;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do … while;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@147. 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Кадоме аз ин операторҳо барои ба анҷом расондани итератсия ва гузариш ба итератсияи нав пешбинӣ шудааст?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goto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continue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$D) return;</w:t>
      </w:r>
    </w:p>
    <w:p w:rsidR="00DF04DB" w:rsidRPr="004C771B" w:rsidRDefault="00DF04DB" w:rsidP="002A19C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exit;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@148. 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for(char i=’A’; i&lt;=’Z’;i++)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cout&lt;&lt;i;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g-Cyrl-TJ"/>
        </w:rPr>
        <w:t>Натиҷаи барномаи зеринро нишон диҳед?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ABC…Z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BBBB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exit;</w:t>
      </w: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@14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for(char i=’A’; i&lt;=’C’;i++)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cout&lt;&lt;i;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g-Cyrl-TJ"/>
        </w:rPr>
        <w:t>Натиҷаи барномаи зеринро нишон диҳед?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BBBB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exit;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50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for(char i=’a’; i&lt;=’z’;i++)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cout&lt;&lt;i;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g-Cyrl-TJ"/>
        </w:rPr>
        <w:t>Натиҷаи барномаи зеринро нишон диҳед?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abc…z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$D) BBBB;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exit;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@151.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void чиро ифода мекунад?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$A) void — ин як навъи додаҳое мебошад, ки ҳолати набудани қиматро тавсиф медиҳад;</w:t>
      </w:r>
    </w:p>
    <w:p w:rsidR="00DF04DB" w:rsidRPr="004C771B" w:rsidRDefault="00DF04DB" w:rsidP="00EA5896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ҳолати будани қиматро тавсиф мекунад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void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навъи додагуда аст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void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– китобхона аст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void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– оператор аст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52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.</w:t>
      </w:r>
      <w:r w:rsidRPr="004C771B">
        <w:rPr>
          <w:rFonts w:ascii="Palatino Linotype" w:hAnsi="Palatino Linotype"/>
          <w:bCs/>
          <w:sz w:val="28"/>
          <w:szCs w:val="28"/>
        </w:rPr>
        <w:t xml:space="preserve"> Агар якчанд оператор иҷро карда шаванд, сохтори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 намуди зеринро дорад: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(шарт){оператори 1; оператори 2; };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#include &lt;conio&gt;;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#include &lt;iostream&gt;;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>) #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include</w:t>
      </w:r>
      <w:r w:rsidRPr="004C771B">
        <w:rPr>
          <w:rFonts w:ascii="Palatino Linotype" w:hAnsi="Palatino Linotype"/>
          <w:bCs/>
          <w:sz w:val="28"/>
          <w:szCs w:val="28"/>
        </w:rPr>
        <w:t xml:space="preserve"> &lt;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cmath</w:t>
      </w:r>
      <w:r w:rsidRPr="004C771B">
        <w:rPr>
          <w:rFonts w:ascii="Palatino Linotype" w:hAnsi="Palatino Linotype"/>
          <w:bCs/>
          <w:sz w:val="28"/>
          <w:szCs w:val="28"/>
        </w:rPr>
        <w:t>&gt;;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53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  <w:r w:rsidRPr="004C771B">
        <w:rPr>
          <w:rFonts w:ascii="Palatino Linotype" w:hAnsi="Palatino Linotype"/>
          <w:bCs/>
          <w:sz w:val="28"/>
          <w:szCs w:val="28"/>
        </w:rPr>
        <w:t>Аз забони барномасозии С++ кадом забони барномасозӣ пайдо шудаанд?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</w:rPr>
        <w:t>Оператори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switch;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</w:rPr>
        <w:t>С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Pascal;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#include &lt;conio&gt;;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#include &lt;iostream&gt;;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#include &lt;cmath&gt;;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54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  <w:r w:rsidRPr="004C771B">
        <w:rPr>
          <w:rFonts w:ascii="Palatino Linotype" w:hAnsi="Palatino Linotype"/>
          <w:bCs/>
          <w:sz w:val="28"/>
          <w:szCs w:val="28"/>
        </w:rPr>
        <w:t>Барои баохиррасии инструксия (ягон сатр) дар С++ кадом аломат истифода мешавад?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Нуқтавергул;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#include &lt;conio&gt;;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#include &lt;iostream&gt;;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#include &lt;cmath&gt;;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55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  <w:r w:rsidRPr="004C771B">
        <w:rPr>
          <w:rFonts w:ascii="Palatino Linotype" w:hAnsi="Palatino Linotype"/>
          <w:bCs/>
          <w:sz w:val="28"/>
          <w:szCs w:val="28"/>
        </w:rPr>
        <w:t>Барои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истифодаи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функсияҳои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математикиӣ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кадом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сатри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сарлавҳаҳоро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барнома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 </w:t>
      </w:r>
      <w:r w:rsidRPr="004C771B">
        <w:rPr>
          <w:rFonts w:ascii="Palatino Linotype" w:hAnsi="Palatino Linotype"/>
          <w:bCs/>
          <w:sz w:val="28"/>
          <w:szCs w:val="28"/>
        </w:rPr>
        <w:t>ҳамроҳ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кардан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лозим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аст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Нуқтавергул;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#include &lt;conio&gt;;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#include &lt;iostream&gt;;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#include &lt;cmath&gt;;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56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Бо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истифода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аз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оператори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for </w:t>
      </w:r>
      <w:r w:rsidRPr="004C771B">
        <w:rPr>
          <w:rFonts w:ascii="Palatino Linotype" w:hAnsi="Palatino Linotype"/>
          <w:bCs/>
          <w:sz w:val="28"/>
          <w:szCs w:val="28"/>
        </w:rPr>
        <w:t>оё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ягон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беохир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сохтан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мумкин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аст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Номумкин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Мумкин;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Мумкин, агар оператори интихоб дошта бошад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Мумкин, агар оператори</w:t>
      </w:r>
      <w:r w:rsidRPr="004C771B">
        <w:rPr>
          <w:rFonts w:ascii="Palatino Linotype" w:hAnsi="Palatino Linotype"/>
          <w:bCs/>
          <w:sz w:val="28"/>
          <w:szCs w:val="28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истифода шавад;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барнома сиклро ба охир мерасонад;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57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Вазифаи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барнома аз чӣ иборат аст?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барои тезтар кор кардани барнома хизмат мекунад;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идоракунии барномаро ба яке аз операторҳо в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4C771B">
        <w:rPr>
          <w:rFonts w:ascii="Palatino Linotype" w:hAnsi="Palatino Linotype"/>
          <w:bCs/>
          <w:sz w:val="28"/>
          <w:szCs w:val="28"/>
        </w:rPr>
        <w:t xml:space="preserve">баста аз қимати ифода медиҳад;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барнома қиматҳои лозимаро ба чоп равон мекунад;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барои дохилкунии маълумотҳо истифода мешавад;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switch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барнома сиклро ба охир мерасонад;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58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вариантҳои поёнӣ, кадоме аз онҳо операторҳои забони С++ мебошанд: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double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$B) integer;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if-else, for, double, char, return;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cout&lt;&lt;“</w:t>
      </w:r>
      <w:r w:rsidRPr="004C771B">
        <w:rPr>
          <w:rFonts w:ascii="Palatino Linotype" w:hAnsi="Palatino Linotype"/>
          <w:bCs/>
          <w:sz w:val="28"/>
          <w:szCs w:val="28"/>
        </w:rPr>
        <w:t>Хориҷкунии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сатр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” 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$E)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iostream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59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Дар инструксия 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cout</w:t>
      </w:r>
      <w:r w:rsidRPr="004C771B">
        <w:rPr>
          <w:rFonts w:ascii="Palatino Linotype" w:hAnsi="Palatino Linotype"/>
          <w:bCs/>
          <w:sz w:val="28"/>
          <w:szCs w:val="28"/>
        </w:rPr>
        <w:t>&lt;&lt; “”,  аломати нохунак чӣ вазифаро иҷро мекунад?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>) Барои дохилкунии сатри лозима истифода мешавад;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cout</w:t>
      </w:r>
      <w:r w:rsidRPr="004C771B">
        <w:rPr>
          <w:rFonts w:ascii="Palatino Linotype" w:hAnsi="Palatino Linotype"/>
          <w:bCs/>
          <w:sz w:val="28"/>
          <w:szCs w:val="28"/>
        </w:rPr>
        <w:t xml:space="preserve">&lt;&lt;“Хориҷкунии сатр” 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Барнома ба иҷрои қисми оператор огоз мекунад;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60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намуна овардашуда, кадоме аз онҳо шакли дурусти хориҷ намудани сатрро ифода мекунанд: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cout&lt;&lt; ;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cout</w:t>
      </w:r>
      <w:r w:rsidRPr="004C771B">
        <w:rPr>
          <w:rFonts w:ascii="Palatino Linotype" w:hAnsi="Palatino Linotype"/>
          <w:bCs/>
          <w:sz w:val="28"/>
          <w:szCs w:val="28"/>
        </w:rPr>
        <w:t>Хориҷкунии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сатр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;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cout&lt;&lt;Хориҷкунии сатр 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cout&lt;&lt;“Хориҷкунии сатр” ; </w:t>
      </w:r>
    </w:p>
    <w:p w:rsidR="00DF04DB" w:rsidRPr="004C771B" w:rsidRDefault="00DF04DB" w:rsidP="00EA5896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cout“Хориҷкунии сатр” 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@161.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Дар оператори for ҳангоми TRUE будани қимати қисми condition(шарт) чӣ ҳодиса рӯй медиҳад?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Барнома ба иҷрои қисми оператор огоз мекунад;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@162. Дар оператори if-else ҳангоми FALSE будани шарти масъала чӣ ҳодиса рӯй медиҳад?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Агар қимати шарт FALSE бошад, коди баъди else омада иҷро карда мешавад;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$E)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Муқоисакунӣ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@163.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Дар оператори if-else ҳангоми TRUE будани шарти масъала чӣ ҳодиса рӯй медиҳад?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Агар қимати шарт TRUE бошад, коди баъди оператори else омада иҷро карда намешавад;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Иҷрои оператори while қатъ гардида барнома ба иҷрои қисми баъди оператори while шуруъ мекунад;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оғоз мекунад;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D963E5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Муқоисакунӣ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64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Дар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ҳангоми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будани қимати қисми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condition</w:t>
      </w:r>
      <w:r w:rsidRPr="004C771B">
        <w:rPr>
          <w:rFonts w:ascii="Palatino Linotype" w:hAnsi="Palatino Linotype"/>
          <w:bCs/>
          <w:sz w:val="28"/>
          <w:szCs w:val="28"/>
        </w:rPr>
        <w:t xml:space="preserve"> чӣ ҳодиса рӯйи медиҳад?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Барнома ба иҷрои барнома оғоз намекунад 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Иҷрои оператори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қатъ гардида барнома ба иҷрои қисми баъди оператори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шуруъ мекунад;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оғоз мекунад;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Муқоисакунӣ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65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Дар оператори while ҳангоми TRUE будани қимати қисми condition(шарт) чӣ ҳодиса рӯй медиҳад? 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Барнома ба иҷрои барнома оғоз намекунад 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>) Вазифа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и аз барнома баромаданро иҷро мекунад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оғоз мекунад;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Муқоисакунӣ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66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С++ аломатҳои = ва == оё фарқ мекунанд?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Не 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Вазифаҳои гуногунро иҷро мекунанд;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Як вазифаро иҷро менамоянд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Баробарқувваанд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Муқоисакунӣ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67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С++ кадом аломат барои дохидкунии маълумотҳо истифода мешавад?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&gt;&gt;;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&lt;&lt; 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>) &amp;;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*</w:t>
      </w:r>
      <w:r w:rsidRPr="004C771B">
        <w:rPr>
          <w:rFonts w:ascii="Palatino Linotype" w:hAnsi="Palatino Linotype"/>
          <w:bCs/>
          <w:sz w:val="28"/>
          <w:szCs w:val="28"/>
        </w:rPr>
        <w:t xml:space="preserve">&amp;;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>) “”;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68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С++ чанд намуди истифодаи «шарҳ» мавҷуд аст ва чӣ тавр истифода мешаванд?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ду намуд: //шарҳ, /* шарҳ*/;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се намуд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як намуд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*шарҳ*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32775C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69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ҳолати бисёркарата истифода шудани оператори if–else, иваз намудани он бо кадом оператор қулай аст?</w:t>
      </w:r>
    </w:p>
    <w:p w:rsidR="00DF04DB" w:rsidRPr="004C771B" w:rsidRDefault="00DF04DB" w:rsidP="0030159D">
      <w:pPr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switch–case;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for;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break;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foreach;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Pascal;</w:t>
      </w:r>
    </w:p>
    <w:p w:rsidR="00DF04DB" w:rsidRPr="004C771B" w:rsidRDefault="00DF04DB" w:rsidP="0030159D">
      <w:pPr>
        <w:rPr>
          <w:rFonts w:ascii="Palatino Linotype" w:hAnsi="Palatino Linotype"/>
          <w:bCs/>
          <w:sz w:val="28"/>
          <w:szCs w:val="28"/>
          <w:lang w:val="en-US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70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Дар як инструксия якбора эълон намудани якчанд тағйирёбанда мумкин аст?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мумкин нест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С;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Java;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</w:rPr>
        <w:t>мумкин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Pascal;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71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Забони барномасозии С++ аз кадом забони барномасозӣ пайдо шудааст?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C#;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</w:rPr>
        <w:t>С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Java;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Python;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$E) Pascal;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72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Зинаҳои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if-else-if </w:t>
      </w:r>
      <w:r w:rsidRPr="004C771B">
        <w:rPr>
          <w:rFonts w:ascii="Palatino Linotype" w:hAnsi="Palatino Linotype"/>
          <w:bCs/>
          <w:sz w:val="28"/>
          <w:szCs w:val="28"/>
        </w:rPr>
        <w:t>сохтори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зеринро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доранд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: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оператори 1; …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оператори 2;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оператори 2;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Оператори инкремент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Онҳо баробарқувваанд;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73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Идентификатор чист?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Идентификатор – ин маҷмӯи ҳарфҳо ва рақамҳо мебошад, ки дар он якум символ ҳарф аст;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Гуногунанд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Оператори инкремент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Онҳо баробарқувваанд;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74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Ифодаҳои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</w:t>
      </w:r>
      <w:r w:rsidRPr="004C771B">
        <w:rPr>
          <w:rFonts w:ascii="Palatino Linotype" w:hAnsi="Palatino Linotype"/>
          <w:bCs/>
          <w:sz w:val="28"/>
          <w:szCs w:val="28"/>
        </w:rPr>
        <w:t xml:space="preserve">++ ва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</w:t>
      </w:r>
      <w:r w:rsidRPr="004C771B">
        <w:rPr>
          <w:rFonts w:ascii="Palatino Linotype" w:hAnsi="Palatino Linotype"/>
          <w:bCs/>
          <w:sz w:val="28"/>
          <w:szCs w:val="28"/>
        </w:rPr>
        <w:t>=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</w:t>
      </w:r>
      <w:r w:rsidRPr="004C771B">
        <w:rPr>
          <w:rFonts w:ascii="Palatino Linotype" w:hAnsi="Palatino Linotype"/>
          <w:bCs/>
          <w:sz w:val="28"/>
          <w:szCs w:val="28"/>
        </w:rPr>
        <w:t>+1 чӣ фарқият доранд?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 нестанд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Гуногунанд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Оператори инкремент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Онҳо баробарқувваанд;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75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Ифодаҳои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x</w:t>
      </w:r>
      <w:r w:rsidRPr="004C771B">
        <w:rPr>
          <w:rFonts w:ascii="Palatino Linotype" w:hAnsi="Palatino Linotype"/>
          <w:bCs/>
          <w:sz w:val="28"/>
          <w:szCs w:val="28"/>
        </w:rPr>
        <w:t>+=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h</w:t>
      </w:r>
      <w:r w:rsidRPr="004C771B">
        <w:rPr>
          <w:rFonts w:ascii="Palatino Linotype" w:hAnsi="Palatino Linotype"/>
          <w:bCs/>
          <w:sz w:val="28"/>
          <w:szCs w:val="28"/>
        </w:rPr>
        <w:t xml:space="preserve"> аз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x</w:t>
      </w:r>
      <w:r w:rsidRPr="004C771B">
        <w:rPr>
          <w:rFonts w:ascii="Palatino Linotype" w:hAnsi="Palatino Linotype"/>
          <w:bCs/>
          <w:sz w:val="28"/>
          <w:szCs w:val="28"/>
        </w:rPr>
        <w:t>=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x</w:t>
      </w:r>
      <w:r w:rsidRPr="004C771B">
        <w:rPr>
          <w:rFonts w:ascii="Palatino Linotype" w:hAnsi="Palatino Linotype"/>
          <w:bCs/>
          <w:sz w:val="28"/>
          <w:szCs w:val="28"/>
        </w:rPr>
        <w:t>+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h</w:t>
      </w:r>
      <w:r w:rsidRPr="004C771B">
        <w:rPr>
          <w:rFonts w:ascii="Palatino Linotype" w:hAnsi="Palatino Linotype"/>
          <w:bCs/>
          <w:sz w:val="28"/>
          <w:szCs w:val="28"/>
        </w:rPr>
        <w:t xml:space="preserve"> чӣ фарқият доранд?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Онҳо баробарқувваанд; </w:t>
      </w:r>
    </w:p>
    <w:p w:rsidR="00DF04DB" w:rsidRPr="004C771B" w:rsidRDefault="00DF04DB" w:rsidP="00E07BD9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Баробар нестанд</w:t>
      </w:r>
      <w:r w:rsidRPr="004C771B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int;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char, int , float, double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bool;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76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Кадом амалро инструксияи #include &lt;iostrea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m</w:t>
      </w:r>
      <w:r w:rsidRPr="004C771B">
        <w:rPr>
          <w:rFonts w:ascii="Palatino Linotype" w:hAnsi="Palatino Linotype"/>
          <w:bCs/>
          <w:sz w:val="28"/>
          <w:szCs w:val="28"/>
        </w:rPr>
        <w:t>&gt; иҷро мекунад?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Пеш аз истифодабарӣ;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>) Ба коди барнома сарлавҳаи &lt;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iostream</w:t>
      </w:r>
      <w:r w:rsidRPr="004C771B">
        <w:rPr>
          <w:rFonts w:ascii="Palatino Linotype" w:hAnsi="Palatino Linotype"/>
          <w:bCs/>
          <w:sz w:val="28"/>
          <w:szCs w:val="28"/>
        </w:rPr>
        <w:t xml:space="preserve">&gt;-ро пайваст мекунад, ки барои коркунии системаи дохилкунӣ-хориҷкунӣ ёрӣ мерасонад;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int;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char, int , float, double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bool;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77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Кадом вақт тағйирёбандаҳо эълон карда мешаванд?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Пеш аз истифодабарӣ;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Қиматҳои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true</w:t>
      </w:r>
      <w:r w:rsidRPr="004C771B">
        <w:rPr>
          <w:rFonts w:ascii="Palatino Linotype" w:hAnsi="Palatino Linotype"/>
          <w:bCs/>
          <w:sz w:val="28"/>
          <w:szCs w:val="28"/>
        </w:rPr>
        <w:t xml:space="preserve">, ё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доштаро;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int;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char, int , float, double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bool;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78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Кадом калимаи калидии С++ барои эълони додаҳои навъи бутун хизмат мерасонад?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(шарт)оператор;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 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Қиматҳои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true</w:t>
      </w:r>
      <w:r w:rsidRPr="004C771B">
        <w:rPr>
          <w:rFonts w:ascii="Palatino Linotype" w:hAnsi="Palatino Linotype"/>
          <w:bCs/>
          <w:sz w:val="28"/>
          <w:szCs w:val="28"/>
        </w:rPr>
        <w:t xml:space="preserve">, ё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доштаро;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int;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char, int , float, double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bool;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79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Кадом калимаҳои калидӣ ба навъи додаҳои асосии С++ дохил мешаванд.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(шарт)оператор;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 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Қиматҳои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true</w:t>
      </w:r>
      <w:r w:rsidRPr="004C771B">
        <w:rPr>
          <w:rFonts w:ascii="Palatino Linotype" w:hAnsi="Palatino Linotype"/>
          <w:bCs/>
          <w:sz w:val="28"/>
          <w:szCs w:val="28"/>
        </w:rPr>
        <w:t xml:space="preserve">, ё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доштаро;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if(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$D) char, int , float, double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bool; </w:t>
      </w:r>
    </w:p>
    <w:p w:rsidR="00DF04DB" w:rsidRPr="004C771B" w:rsidRDefault="00DF04DB" w:rsidP="00E07BD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80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Кадом қиматҳоро тағйирёбандаи навъи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bool</w:t>
      </w:r>
      <w:r w:rsidRPr="004C771B">
        <w:rPr>
          <w:rFonts w:ascii="Palatino Linotype" w:hAnsi="Palatino Linotype"/>
          <w:bCs/>
          <w:sz w:val="28"/>
          <w:szCs w:val="28"/>
        </w:rPr>
        <w:t xml:space="preserve"> нигоҳ дошта метавонад?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(шарт)оператор;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 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Қиматҳои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true</w:t>
      </w:r>
      <w:r w:rsidRPr="004C771B">
        <w:rPr>
          <w:rFonts w:ascii="Palatino Linotype" w:hAnsi="Palatino Linotype"/>
          <w:bCs/>
          <w:sz w:val="28"/>
          <w:szCs w:val="28"/>
        </w:rPr>
        <w:t xml:space="preserve">, ё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доштаро;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6565AC">
      <w:pPr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81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g-Cyrl-TJ"/>
        </w:rPr>
        <w:t>Операторҳои даврии забони С++-ро нишон диҳед?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while(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$B) for, while, do-while;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82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С++-барномаҳо аз чӣ оғоз мешаванд?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(шарт)оператор;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Аз иҷрошавии функсияи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main</w:t>
      </w:r>
      <w:r w:rsidRPr="004C771B">
        <w:rPr>
          <w:rFonts w:ascii="Palatino Linotype" w:hAnsi="Palatino Linotype"/>
          <w:bCs/>
          <w:sz w:val="28"/>
          <w:szCs w:val="28"/>
        </w:rPr>
        <w:t xml:space="preserve">();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83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Сатри холӣ чи хел бароварда мешавад?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while(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cout&lt;&lt;endl;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84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Сохтори идоракунандаи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намуди зеринро дорад: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while(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оператор;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>(шарт);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85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Сохтори оператори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 чунин аст: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while(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if</w:t>
      </w:r>
      <w:r w:rsidRPr="004C771B">
        <w:rPr>
          <w:rFonts w:ascii="Palatino Linotype" w:hAnsi="Palatino Linotype"/>
          <w:bCs/>
          <w:sz w:val="28"/>
          <w:szCs w:val="28"/>
        </w:rPr>
        <w:t xml:space="preserve">(шарт) оператор;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(оператор);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break</w:t>
      </w:r>
      <w:r w:rsidRPr="004C771B">
        <w:rPr>
          <w:rFonts w:ascii="Palatino Linotype" w:hAnsi="Palatino Linotype"/>
          <w:bCs/>
          <w:sz w:val="28"/>
          <w:szCs w:val="28"/>
        </w:rPr>
        <w:t xml:space="preserve"> оператор;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86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Сохтори оператори while чунин аст: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while(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float x, y, z;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break(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break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87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Тағйирёбандаҳои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x, y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z-</w:t>
      </w:r>
      <w:r w:rsidRPr="004C771B">
        <w:rPr>
          <w:rFonts w:ascii="Palatino Linotype" w:hAnsi="Palatino Linotype"/>
          <w:bCs/>
          <w:sz w:val="28"/>
          <w:szCs w:val="28"/>
        </w:rPr>
        <w:t>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навъи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вергули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шинокунанда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чӣ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тавр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эълон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карда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мешаванд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break(</w:t>
      </w:r>
      <w:r w:rsidRPr="004C771B">
        <w:rPr>
          <w:rFonts w:ascii="Palatino Linotype" w:hAnsi="Palatino Linotype"/>
          <w:bCs/>
          <w:sz w:val="28"/>
          <w:szCs w:val="28"/>
        </w:rPr>
        <w:t>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float x, y, z;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break(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break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88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Тағйирёбандаҳои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x, </w:t>
      </w:r>
      <w:r w:rsidRPr="004C771B">
        <w:rPr>
          <w:rFonts w:ascii="Palatino Linotype" w:hAnsi="Palatino Linotype"/>
          <w:bCs/>
          <w:sz w:val="28"/>
          <w:szCs w:val="28"/>
        </w:rPr>
        <w:t>ки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қимати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5,5-</w:t>
      </w:r>
      <w:r w:rsidRPr="004C771B">
        <w:rPr>
          <w:rFonts w:ascii="Palatino Linotype" w:hAnsi="Palatino Linotype"/>
          <w:bCs/>
          <w:sz w:val="28"/>
          <w:szCs w:val="28"/>
        </w:rPr>
        <w:t>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соҳиб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аст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, </w:t>
      </w:r>
      <w:r w:rsidRPr="004C771B">
        <w:rPr>
          <w:rFonts w:ascii="Palatino Linotype" w:hAnsi="Palatino Linotype"/>
          <w:bCs/>
          <w:sz w:val="28"/>
          <w:szCs w:val="28"/>
        </w:rPr>
        <w:t>чӣ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тавр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float </w:t>
      </w:r>
      <w:r w:rsidRPr="004C771B">
        <w:rPr>
          <w:rFonts w:ascii="Palatino Linotype" w:hAnsi="Palatino Linotype"/>
          <w:bCs/>
          <w:sz w:val="28"/>
          <w:szCs w:val="28"/>
        </w:rPr>
        <w:t>эълон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карда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мешаванд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break(</w:t>
      </w:r>
      <w:r w:rsidRPr="004C771B">
        <w:rPr>
          <w:rFonts w:ascii="Palatino Linotype" w:hAnsi="Palatino Linotype"/>
          <w:bCs/>
          <w:sz w:val="28"/>
          <w:szCs w:val="28"/>
        </w:rPr>
        <w:t>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$C) float x=5.5;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break(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650B3B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break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89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Тарзи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истифодаи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оператори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break-</w:t>
      </w:r>
      <w:r w:rsidRPr="004C771B">
        <w:rPr>
          <w:rFonts w:ascii="Palatino Linotype" w:hAnsi="Palatino Linotype"/>
          <w:bCs/>
          <w:sz w:val="28"/>
          <w:szCs w:val="28"/>
        </w:rPr>
        <w:t>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нишон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диҳед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.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$A) break(</w:t>
      </w:r>
      <w:r w:rsidRPr="004C771B">
        <w:rPr>
          <w:rFonts w:ascii="Palatino Linotype" w:hAnsi="Palatino Linotype"/>
          <w:bCs/>
          <w:sz w:val="28"/>
          <w:szCs w:val="28"/>
        </w:rPr>
        <w:t>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$B) break;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continue break(</w:t>
      </w:r>
      <w:r w:rsidRPr="004C771B">
        <w:rPr>
          <w:rFonts w:ascii="Palatino Linotype" w:hAnsi="Palatino Linotype"/>
          <w:bCs/>
          <w:sz w:val="28"/>
          <w:szCs w:val="28"/>
        </w:rPr>
        <w:t>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break(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break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90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Тарзи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истифодаи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оператори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continue-</w:t>
      </w:r>
      <w:r w:rsidRPr="004C771B">
        <w:rPr>
          <w:rFonts w:ascii="Palatino Linotype" w:hAnsi="Palatino Linotype"/>
          <w:bCs/>
          <w:sz w:val="28"/>
          <w:szCs w:val="28"/>
        </w:rPr>
        <w:t>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нишон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диҳед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.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continue;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$B) continue(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$C) continue(</w:t>
      </w:r>
      <w:r w:rsidRPr="004C771B">
        <w:rPr>
          <w:rFonts w:ascii="Palatino Linotype" w:hAnsi="Palatino Linotype"/>
          <w:bCs/>
          <w:sz w:val="28"/>
          <w:szCs w:val="28"/>
        </w:rPr>
        <w:t>ифода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);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>$D) continue(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continue </w:t>
      </w:r>
      <w:r w:rsidRPr="004C771B">
        <w:rPr>
          <w:rFonts w:ascii="Palatino Linotype" w:hAnsi="Palatino Linotype"/>
          <w:bCs/>
          <w:sz w:val="28"/>
          <w:szCs w:val="28"/>
        </w:rPr>
        <w:t>оператор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91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Тарзи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эълони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тағйирёбандаҳои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навъи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бутуни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a, b, c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x, y, z-</w:t>
      </w:r>
      <w:r w:rsidRPr="004C771B">
        <w:rPr>
          <w:rFonts w:ascii="Palatino Linotype" w:hAnsi="Palatino Linotype"/>
          <w:bCs/>
          <w:sz w:val="28"/>
          <w:szCs w:val="28"/>
        </w:rPr>
        <w:t>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навъи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вергули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шинокунандаро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нишон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диҳед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while 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ҳангоми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хориҷшавӣ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аз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санҷида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мешавад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, </w:t>
      </w:r>
      <w:r w:rsidRPr="004C771B">
        <w:rPr>
          <w:rFonts w:ascii="Palatino Linotype" w:hAnsi="Palatino Linotype"/>
          <w:bCs/>
          <w:sz w:val="28"/>
          <w:szCs w:val="28"/>
        </w:rPr>
        <w:t>вале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do-while </w:t>
      </w:r>
      <w:r w:rsidRPr="004C771B">
        <w:rPr>
          <w:rFonts w:ascii="Palatino Linotype" w:hAnsi="Palatino Linotype"/>
          <w:bCs/>
          <w:sz w:val="28"/>
          <w:szCs w:val="28"/>
        </w:rPr>
        <w:t>ҳангоми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воридшавӣ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int, float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$C)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int 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 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int a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$E) int a, b, c;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float x, y, z;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92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</w:rPr>
        <w:t>Фарқи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асосии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байни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навъи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додаҳои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float </w:t>
      </w:r>
      <w:r w:rsidRPr="004C771B">
        <w:rPr>
          <w:rFonts w:ascii="Palatino Linotype" w:hAnsi="Palatino Linotype"/>
          <w:bCs/>
          <w:sz w:val="28"/>
          <w:szCs w:val="28"/>
        </w:rPr>
        <w:t>ва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double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чист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DF04DB" w:rsidRPr="004C771B" w:rsidRDefault="00DF04DB" w:rsidP="00853D3E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while </w:t>
      </w:r>
      <w:r w:rsidRPr="004C771B">
        <w:rPr>
          <w:rFonts w:ascii="Palatino Linotype" w:hAnsi="Palatino Linotype"/>
          <w:bCs/>
          <w:sz w:val="28"/>
          <w:szCs w:val="28"/>
        </w:rPr>
        <w:t>шарт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ҳангоми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хориҷшавӣ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аз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санҷида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мешавад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, </w:t>
      </w:r>
      <w:r w:rsidRPr="004C771B">
        <w:rPr>
          <w:rFonts w:ascii="Palatino Linotype" w:hAnsi="Palatino Linotype"/>
          <w:bCs/>
          <w:sz w:val="28"/>
          <w:szCs w:val="28"/>
        </w:rPr>
        <w:t>вале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дар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do-while </w:t>
      </w:r>
      <w:r w:rsidRPr="004C771B">
        <w:rPr>
          <w:rFonts w:ascii="Palatino Linotype" w:hAnsi="Palatino Linotype"/>
          <w:bCs/>
          <w:sz w:val="28"/>
          <w:szCs w:val="28"/>
        </w:rPr>
        <w:t>ҳангоми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воридшавӣ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ба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сикл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 xml:space="preserve">; </w:t>
      </w:r>
    </w:p>
    <w:p w:rsidR="00DF04DB" w:rsidRPr="004C771B" w:rsidRDefault="00DF04DB" w:rsidP="00853D3E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853D3E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Фарқ надоранд;</w:t>
      </w:r>
    </w:p>
    <w:p w:rsidR="00DF04DB" w:rsidRPr="004C771B" w:rsidRDefault="00DF04DB" w:rsidP="00853D3E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Монанданд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>) Дар бузургии қимате, ки онҳо имконияти нигоҳ доштанро доранд;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93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Фарқи байни сиклҳои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ва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чист?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Дар сикли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шарт ҳангоми хориҷшавӣ аз сикл санҷида мешавад, вале дар сикли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do</w:t>
      </w:r>
      <w:r w:rsidRPr="004C771B">
        <w:rPr>
          <w:rFonts w:ascii="Palatino Linotype" w:hAnsi="Palatino Linotype"/>
          <w:bCs/>
          <w:sz w:val="28"/>
          <w:szCs w:val="28"/>
        </w:rPr>
        <w:t>-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while</w:t>
      </w:r>
      <w:r w:rsidRPr="004C771B">
        <w:rPr>
          <w:rFonts w:ascii="Palatino Linotype" w:hAnsi="Palatino Linotype"/>
          <w:bCs/>
          <w:sz w:val="28"/>
          <w:szCs w:val="28"/>
        </w:rPr>
        <w:t xml:space="preserve"> ҳангоми воридшавӣ ба сикл;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Фарқ надоранд;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Монанданд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>) Дар бузургии қимате, ки онҳо имконияти нигоҳ доштанро доранд;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94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 xml:space="preserve">Ҳангоми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 xml:space="preserve"> будани қимати қисми </w:t>
      </w:r>
      <w:r w:rsidRPr="004C771B">
        <w:rPr>
          <w:rFonts w:ascii="Palatino Linotype" w:hAnsi="Palatino Linotype"/>
          <w:bCs/>
          <w:sz w:val="28"/>
          <w:szCs w:val="28"/>
          <w:lang w:val="en-GB"/>
        </w:rPr>
        <w:t>condition</w:t>
      </w:r>
      <w:r w:rsidRPr="004C771B">
        <w:rPr>
          <w:rFonts w:ascii="Palatino Linotype" w:hAnsi="Palatino Linotype"/>
          <w:bCs/>
          <w:sz w:val="28"/>
          <w:szCs w:val="28"/>
        </w:rPr>
        <w:t xml:space="preserve"> дар барнома чӣ ҳодиса рӯй медиҳад?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огоз мекунад;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Фарқ надоранд;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Монанданд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$E) Иҷрои оператори  for  қатъ мегардад ва барнома ба иҷрои қисми баъди оператори  for  шуруъ мекунад; 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@195.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Ҳангоми FALSE будани қимати шарт дар оператори for, дар барнома чӣ ҳодиса рӯй медиҳад?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огоз мекунад;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Фарқ надоранд;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Монанданд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Ҳангоми FALSE будани қимати шарт иҷрои оператори for қатъ мегардад;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@196.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Ҳангоми TRUE будани қимати қисми condition дар барнома чӣ ҳодиса рӯй медиҳад?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Барнома ба иҷрои қисми оператор огоз мекунад;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Фарқ надоранд;</w:t>
      </w:r>
    </w:p>
    <w:p w:rsidR="00DF04DB" w:rsidRPr="004C771B" w:rsidRDefault="00DF04DB" w:rsidP="00180527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Монанданд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>)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</w:rPr>
        <w:t>Барнома ба иҷрои қисми оператор о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4C771B">
        <w:rPr>
          <w:rFonts w:ascii="Palatino Linotype" w:hAnsi="Palatino Linotype"/>
          <w:bCs/>
          <w:sz w:val="28"/>
          <w:szCs w:val="28"/>
        </w:rPr>
        <w:t xml:space="preserve">оз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на</w:t>
      </w:r>
      <w:r w:rsidRPr="004C771B">
        <w:rPr>
          <w:rFonts w:ascii="Palatino Linotype" w:hAnsi="Palatino Linotype"/>
          <w:bCs/>
          <w:sz w:val="28"/>
          <w:szCs w:val="28"/>
        </w:rPr>
        <w:t>мекунад;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@1</w:t>
      </w:r>
      <w:r w:rsidRPr="004C771B">
        <w:rPr>
          <w:rFonts w:ascii="Palatino Linotype" w:hAnsi="Palatino Linotype"/>
          <w:bCs/>
          <w:sz w:val="28"/>
          <w:szCs w:val="28"/>
        </w:rPr>
        <w:t>97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Чанд операторҳои сиклӣ дар забони С++ мавҷуданд?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$A) 3;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4;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$C) 2;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$D)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5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;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1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30159D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@198. 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Якчанд тағйирёбандаҳои як намуд дар як сатр, чӣ тавр эълон карда мешаванд?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</w:rPr>
        <w:t>намуд &lt;номи 1&gt;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 xml:space="preserve"> ; </w:t>
      </w:r>
      <w:r w:rsidRPr="004C771B">
        <w:rPr>
          <w:rFonts w:ascii="Palatino Linotype" w:hAnsi="Palatino Linotype"/>
          <w:bCs/>
          <w:sz w:val="28"/>
          <w:szCs w:val="28"/>
        </w:rPr>
        <w:t>&lt;номи 2&gt;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;</w:t>
      </w:r>
      <w:r w:rsidRPr="004C771B">
        <w:rPr>
          <w:rFonts w:ascii="Palatino Linotype" w:hAnsi="Palatino Linotype"/>
          <w:bCs/>
          <w:sz w:val="28"/>
          <w:szCs w:val="28"/>
        </w:rPr>
        <w:t>…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;</w:t>
      </w:r>
      <w:r w:rsidRPr="004C771B">
        <w:rPr>
          <w:rFonts w:ascii="Palatino Linotype" w:hAnsi="Palatino Linotype"/>
          <w:bCs/>
          <w:sz w:val="28"/>
          <w:szCs w:val="28"/>
        </w:rPr>
        <w:t xml:space="preserve">&lt;номи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n</w:t>
      </w:r>
      <w:r w:rsidRPr="004C771B">
        <w:rPr>
          <w:rFonts w:ascii="Palatino Linotype" w:hAnsi="Palatino Linotype"/>
          <w:bCs/>
          <w:sz w:val="28"/>
          <w:szCs w:val="28"/>
        </w:rPr>
        <w:t>&gt;;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 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</w:rPr>
        <w:t>намуд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,</w:t>
      </w:r>
      <w:r w:rsidRPr="004C771B">
        <w:rPr>
          <w:rFonts w:ascii="Palatino Linotype" w:hAnsi="Palatino Linotype"/>
          <w:bCs/>
          <w:sz w:val="28"/>
          <w:szCs w:val="28"/>
        </w:rPr>
        <w:t xml:space="preserve"> &lt;номи 1&gt;,&lt;номи 2&gt;,…,&lt;номи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n</w:t>
      </w:r>
      <w:r w:rsidRPr="004C771B">
        <w:rPr>
          <w:rFonts w:ascii="Palatino Linotype" w:hAnsi="Palatino Linotype"/>
          <w:bCs/>
          <w:sz w:val="28"/>
          <w:szCs w:val="28"/>
        </w:rPr>
        <w:t>&gt;;;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</w:rPr>
        <w:t>намуд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:</w:t>
      </w:r>
      <w:r w:rsidRPr="004C771B">
        <w:rPr>
          <w:rFonts w:ascii="Palatino Linotype" w:hAnsi="Palatino Linotype"/>
          <w:bCs/>
          <w:sz w:val="28"/>
          <w:szCs w:val="28"/>
        </w:rPr>
        <w:t xml:space="preserve"> &lt;номи 1&gt;,&lt;номи 2&gt;,…,&lt;номи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n</w:t>
      </w:r>
      <w:r w:rsidRPr="004C771B">
        <w:rPr>
          <w:rFonts w:ascii="Palatino Linotype" w:hAnsi="Palatino Linotype"/>
          <w:bCs/>
          <w:sz w:val="28"/>
          <w:szCs w:val="28"/>
        </w:rPr>
        <w:t>&gt;;;</w:t>
      </w:r>
    </w:p>
    <w:p w:rsidR="00DF04DB" w:rsidRPr="004C771B" w:rsidRDefault="00DF04DB" w:rsidP="0030159D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</w:rPr>
        <w:t xml:space="preserve">) намуд &lt;номи 1&gt;,&lt;номи 2&gt;,…,&lt;номи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n</w:t>
      </w:r>
      <w:r w:rsidRPr="004C771B">
        <w:rPr>
          <w:rFonts w:ascii="Palatino Linotype" w:hAnsi="Palatino Linotype"/>
          <w:bCs/>
          <w:sz w:val="28"/>
          <w:szCs w:val="28"/>
        </w:rPr>
        <w:t>&gt;;</w:t>
      </w:r>
    </w:p>
    <w:p w:rsidR="00DF04DB" w:rsidRPr="004C771B" w:rsidRDefault="00DF04DB" w:rsidP="00F31BE2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</w:t>
      </w:r>
      <w:r w:rsidRPr="004C771B">
        <w:rPr>
          <w:rFonts w:ascii="Palatino Linotype" w:hAnsi="Palatino Linotype"/>
          <w:bCs/>
          <w:sz w:val="28"/>
          <w:szCs w:val="28"/>
        </w:rPr>
        <w:t>199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. 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Тарзи эълони тағйирёбандаҳои навъи бутуни a, b ва x, y, z-и навъи бо вергули шинокунандаро нишон диҳед?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$A) float x, y, z;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int a, b; ва float x, z;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) int b; ва float x, y, z;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) int a, b;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$E) int a, b; ва float x, y, z;</w:t>
      </w:r>
    </w:p>
    <w:p w:rsidR="00DF04DB" w:rsidRPr="004C771B" w:rsidRDefault="00DF04DB" w:rsidP="00F31BE2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@200.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Кадом қиматҳоро тағйирёбандаи навъи bool нигоҳ дошта метавонад? 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$A)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true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;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$B) Қиматҳои true ё false доштаро; 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false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)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ҷавоби дуруст нест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>$</w:t>
      </w:r>
      <w:r w:rsidRPr="004C771B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>)</w:t>
      </w:r>
      <w:r w:rsidRPr="004C771B">
        <w:rPr>
          <w:rFonts w:ascii="Palatino Linotype" w:hAnsi="Palatino Linotype"/>
          <w:bCs/>
          <w:sz w:val="28"/>
          <w:szCs w:val="28"/>
        </w:rPr>
        <w:t xml:space="preserve"> </w:t>
      </w:r>
      <w:r w:rsidRPr="004C771B">
        <w:rPr>
          <w:rFonts w:ascii="Palatino Linotype" w:hAnsi="Palatino Linotype"/>
          <w:bCs/>
          <w:sz w:val="28"/>
          <w:szCs w:val="28"/>
          <w:lang w:val="tg-Cyrl-TJ"/>
        </w:rPr>
        <w:t>ҳамаи ҷавобҳо дурустанд</w:t>
      </w:r>
      <w:r w:rsidRPr="004C771B">
        <w:rPr>
          <w:rFonts w:ascii="Palatino Linotype" w:hAnsi="Palatino Linotype"/>
          <w:bCs/>
          <w:sz w:val="28"/>
          <w:szCs w:val="28"/>
        </w:rPr>
        <w:t>;</w:t>
      </w: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DF04DB" w:rsidRPr="004C771B" w:rsidRDefault="00DF04DB" w:rsidP="004C771B">
      <w:pPr>
        <w:autoSpaceDE w:val="0"/>
        <w:autoSpaceDN w:val="0"/>
        <w:adjustRightInd w:val="0"/>
        <w:jc w:val="center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6C1ED0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</w:rPr>
      </w:pP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</w:p>
    <w:p w:rsidR="00DF04DB" w:rsidRPr="004C771B" w:rsidRDefault="00DF04DB" w:rsidP="00F31BE2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</w:p>
    <w:p w:rsidR="00DF04DB" w:rsidRPr="004C771B" w:rsidRDefault="00DF04DB" w:rsidP="00F31BE2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4C771B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</w:p>
    <w:p w:rsidR="00DF04DB" w:rsidRPr="004C771B" w:rsidRDefault="00DF04DB" w:rsidP="00F31BE2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8"/>
          <w:szCs w:val="28"/>
          <w:lang w:val="tt-RU"/>
        </w:rPr>
      </w:pPr>
    </w:p>
    <w:p w:rsidR="00DF04DB" w:rsidRPr="004C771B" w:rsidRDefault="00DF04DB" w:rsidP="00F31BE2">
      <w:pPr>
        <w:jc w:val="both"/>
        <w:rPr>
          <w:rFonts w:ascii="Palatino Linotype" w:hAnsi="Palatino Linotype"/>
          <w:bCs/>
          <w:sz w:val="28"/>
          <w:szCs w:val="28"/>
          <w:lang w:val="tt-RU"/>
        </w:rPr>
      </w:pP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BE5C1C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3D5EF3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21077D">
      <w:pPr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t-RU"/>
        </w:rPr>
      </w:pPr>
    </w:p>
    <w:p w:rsidR="00DF04DB" w:rsidRPr="004C771B" w:rsidRDefault="00DF04DB" w:rsidP="00C26523">
      <w:pPr>
        <w:spacing w:after="0"/>
        <w:rPr>
          <w:rFonts w:ascii="Times New Roman" w:hAnsi="Times New Roman"/>
          <w:bCs/>
          <w:sz w:val="28"/>
          <w:szCs w:val="28"/>
          <w:lang w:val="tg-Cyrl-TJ"/>
        </w:rPr>
      </w:pPr>
    </w:p>
    <w:p w:rsidR="00DF04DB" w:rsidRPr="004C771B" w:rsidRDefault="00DF04DB">
      <w:pPr>
        <w:rPr>
          <w:rFonts w:ascii="Times New Roman" w:hAnsi="Times New Roman"/>
          <w:bCs/>
          <w:sz w:val="28"/>
          <w:szCs w:val="28"/>
          <w:lang w:val="tg-Cyrl-TJ"/>
        </w:rPr>
      </w:pPr>
    </w:p>
    <w:sectPr w:rsidR="00DF04DB" w:rsidRPr="004C771B" w:rsidSect="009A0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FDD"/>
    <w:rsid w:val="0000022A"/>
    <w:rsid w:val="000276B7"/>
    <w:rsid w:val="00072CA4"/>
    <w:rsid w:val="00180527"/>
    <w:rsid w:val="001A3765"/>
    <w:rsid w:val="001D13FE"/>
    <w:rsid w:val="0021077D"/>
    <w:rsid w:val="002A19CC"/>
    <w:rsid w:val="002B7BFE"/>
    <w:rsid w:val="0030159D"/>
    <w:rsid w:val="0032775C"/>
    <w:rsid w:val="00331E4D"/>
    <w:rsid w:val="003D5EF3"/>
    <w:rsid w:val="003F4D81"/>
    <w:rsid w:val="00405EF0"/>
    <w:rsid w:val="00411A9E"/>
    <w:rsid w:val="00496182"/>
    <w:rsid w:val="004C771B"/>
    <w:rsid w:val="00504786"/>
    <w:rsid w:val="005243DE"/>
    <w:rsid w:val="00534D52"/>
    <w:rsid w:val="005405C6"/>
    <w:rsid w:val="00650B3B"/>
    <w:rsid w:val="006565AC"/>
    <w:rsid w:val="006B63CF"/>
    <w:rsid w:val="006C1ED0"/>
    <w:rsid w:val="006C75F3"/>
    <w:rsid w:val="006D689F"/>
    <w:rsid w:val="00733D4A"/>
    <w:rsid w:val="00737ABB"/>
    <w:rsid w:val="0074165E"/>
    <w:rsid w:val="00757E42"/>
    <w:rsid w:val="00853D3E"/>
    <w:rsid w:val="00860156"/>
    <w:rsid w:val="00936C11"/>
    <w:rsid w:val="009A03DA"/>
    <w:rsid w:val="009B1729"/>
    <w:rsid w:val="00AC08A9"/>
    <w:rsid w:val="00AE0375"/>
    <w:rsid w:val="00B17FDD"/>
    <w:rsid w:val="00B35A72"/>
    <w:rsid w:val="00B972ED"/>
    <w:rsid w:val="00BE5C1C"/>
    <w:rsid w:val="00C2103D"/>
    <w:rsid w:val="00C26523"/>
    <w:rsid w:val="00CB485E"/>
    <w:rsid w:val="00CE73CD"/>
    <w:rsid w:val="00D00AE2"/>
    <w:rsid w:val="00D963E5"/>
    <w:rsid w:val="00DF04DB"/>
    <w:rsid w:val="00E07BD9"/>
    <w:rsid w:val="00E33B2A"/>
    <w:rsid w:val="00E71FA3"/>
    <w:rsid w:val="00E82B45"/>
    <w:rsid w:val="00EA5896"/>
    <w:rsid w:val="00ED47A8"/>
    <w:rsid w:val="00EE6D1B"/>
    <w:rsid w:val="00F31BE2"/>
    <w:rsid w:val="00F45268"/>
    <w:rsid w:val="00F700BA"/>
    <w:rsid w:val="00FA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F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1FA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7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1FA3"/>
    <w:rPr>
      <w:rFonts w:ascii="Tahoma" w:hAnsi="Tahoma" w:cs="Tahoma"/>
      <w:kern w:val="0"/>
      <w:sz w:val="16"/>
      <w:szCs w:val="16"/>
    </w:rPr>
  </w:style>
  <w:style w:type="table" w:styleId="TableGrid">
    <w:name w:val="Table Grid"/>
    <w:basedOn w:val="TableNormal"/>
    <w:uiPriority w:val="99"/>
    <w:rsid w:val="00E71F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71FA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469</TotalTime>
  <Pages>54</Pages>
  <Words>5134</Words>
  <Characters>29269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Дилрабо</cp:lastModifiedBy>
  <cp:revision>42</cp:revision>
  <dcterms:created xsi:type="dcterms:W3CDTF">2023-04-27T21:27:00Z</dcterms:created>
  <dcterms:modified xsi:type="dcterms:W3CDTF">2023-05-06T06:21:00Z</dcterms:modified>
</cp:coreProperties>
</file>